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9D9" w:rsidRDefault="00A24BB6" w:rsidP="005B49D9">
      <w:pPr>
        <w:pStyle w:val="ConsPlusNormal"/>
        <w:jc w:val="center"/>
        <w:rPr>
          <w:bCs w:val="0"/>
        </w:rPr>
      </w:pPr>
      <w:r w:rsidRPr="005B49D9"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left:0;text-align:left;margin-left:458.7pt;margin-top:36pt;width:68.2pt;height:22.2pt;z-index:251657728;mso-position-horizontal-relative:page;mso-position-vertical-relative:page" filled="f" stroked="f">
            <v:textbox style="mso-next-textbox:#_x0000_s1062" inset="1mm,1mm,1mm,1mm">
              <w:txbxContent>
                <w:p w:rsidR="00A24BB6" w:rsidRPr="00913380" w:rsidRDefault="00A24BB6" w:rsidP="00A24BB6">
                  <w:pPr>
                    <w:jc w:val="center"/>
                    <w:rPr>
                      <w:rFonts w:ascii="Arial" w:hAnsi="Arial"/>
                      <w:szCs w:val="24"/>
                      <w:u w:val="single"/>
                    </w:rPr>
                  </w:pPr>
                  <w:r w:rsidRPr="00913380">
                    <w:rPr>
                      <w:rFonts w:ascii="Arial" w:hAnsi="Arial"/>
                      <w:szCs w:val="24"/>
                      <w:u w:val="single"/>
                    </w:rPr>
                    <w:t>Проект</w:t>
                  </w:r>
                </w:p>
              </w:txbxContent>
            </v:textbox>
            <w10:wrap anchorx="page" anchory="page"/>
            <w10:anchorlock/>
          </v:shape>
        </w:pict>
      </w:r>
      <w:r w:rsidR="009F159B" w:rsidRPr="005B49D9">
        <w:rPr>
          <w:rFonts w:cs="Times New Roman"/>
        </w:rPr>
        <w:t>Об</w:t>
      </w:r>
      <w:r w:rsidR="008D6CAE" w:rsidRPr="005B49D9">
        <w:rPr>
          <w:rFonts w:cs="Times New Roman"/>
        </w:rPr>
        <w:t xml:space="preserve"> </w:t>
      </w:r>
      <w:r w:rsidR="009F159B" w:rsidRPr="005B49D9">
        <w:rPr>
          <w:rFonts w:cs="Times New Roman"/>
        </w:rPr>
        <w:t xml:space="preserve"> утверждении дополнительных</w:t>
      </w:r>
      <w:r w:rsidR="008D6CAE" w:rsidRPr="005B49D9">
        <w:rPr>
          <w:rFonts w:cs="Times New Roman"/>
        </w:rPr>
        <w:t xml:space="preserve"> </w:t>
      </w:r>
      <w:r w:rsidR="009F159B" w:rsidRPr="005B49D9">
        <w:rPr>
          <w:rFonts w:cs="Times New Roman"/>
        </w:rPr>
        <w:t>соглашений</w:t>
      </w:r>
      <w:r w:rsidR="00E8431B" w:rsidRPr="005B49D9">
        <w:rPr>
          <w:rFonts w:cs="Times New Roman"/>
        </w:rPr>
        <w:t xml:space="preserve"> </w:t>
      </w:r>
      <w:r w:rsidR="009F159B" w:rsidRPr="005B49D9">
        <w:rPr>
          <w:rFonts w:cs="Times New Roman"/>
        </w:rPr>
        <w:t>к соглашениям</w:t>
      </w:r>
      <w:r w:rsidR="005B49D9" w:rsidRPr="005B49D9">
        <w:rPr>
          <w:bCs w:val="0"/>
        </w:rPr>
        <w:t xml:space="preserve"> </w:t>
      </w:r>
    </w:p>
    <w:p w:rsidR="00A24BB6" w:rsidRPr="005B49D9" w:rsidRDefault="005B49D9" w:rsidP="005B49D9">
      <w:pPr>
        <w:pStyle w:val="ConsPlusNormal"/>
        <w:jc w:val="center"/>
        <w:rPr>
          <w:rFonts w:cs="Times New Roman"/>
        </w:rPr>
      </w:pPr>
      <w:r w:rsidRPr="005B49D9">
        <w:rPr>
          <w:bCs w:val="0"/>
        </w:rPr>
        <w:t>о предоставлении бюджету Пензенской области из</w:t>
      </w:r>
      <w:r>
        <w:rPr>
          <w:bCs w:val="0"/>
        </w:rPr>
        <w:t xml:space="preserve"> федерального бюджета бюджетных</w:t>
      </w:r>
      <w:r w:rsidRPr="005B49D9">
        <w:rPr>
          <w:bCs w:val="0"/>
        </w:rPr>
        <w:t xml:space="preserve"> кредит</w:t>
      </w:r>
      <w:r>
        <w:rPr>
          <w:bCs w:val="0"/>
        </w:rPr>
        <w:t>ов</w:t>
      </w:r>
      <w:r w:rsidRPr="005B49D9">
        <w:rPr>
          <w:bCs w:val="0"/>
        </w:rPr>
        <w:t xml:space="preserve"> для строительства, реконструкции, капитального ремонта, ремонта и </w:t>
      </w:r>
      <w:proofErr w:type="gramStart"/>
      <w:r w:rsidRPr="005B49D9">
        <w:rPr>
          <w:bCs w:val="0"/>
        </w:rPr>
        <w:t>содержания</w:t>
      </w:r>
      <w:proofErr w:type="gramEnd"/>
      <w:r w:rsidRPr="005B49D9">
        <w:rPr>
          <w:bCs w:val="0"/>
        </w:rPr>
        <w:t xml:space="preserve"> автомобильных дорог общего пользования (за исключением автомобильных дорог федерального значения)</w:t>
      </w:r>
      <w:r w:rsidR="00954CBD" w:rsidRPr="005B49D9">
        <w:rPr>
          <w:rFonts w:cs="Times New Roman"/>
        </w:rPr>
        <w:br/>
      </w:r>
    </w:p>
    <w:p w:rsidR="00B97D18" w:rsidRDefault="00B97D18" w:rsidP="00B97D18">
      <w:pPr>
        <w:spacing w:before="240" w:after="240"/>
        <w:jc w:val="center"/>
        <w:rPr>
          <w:szCs w:val="24"/>
        </w:rPr>
      </w:pPr>
      <w:proofErr w:type="gramStart"/>
      <w:r w:rsidRPr="00064AFB">
        <w:rPr>
          <w:szCs w:val="24"/>
        </w:rPr>
        <w:t>Внесен</w:t>
      </w:r>
      <w:proofErr w:type="gramEnd"/>
      <w:r w:rsidRPr="00064AFB">
        <w:rPr>
          <w:szCs w:val="24"/>
        </w:rPr>
        <w:t xml:space="preserve"> Губернатор</w:t>
      </w:r>
      <w:r w:rsidR="001960DF" w:rsidRPr="00064AFB">
        <w:rPr>
          <w:szCs w:val="24"/>
        </w:rPr>
        <w:t xml:space="preserve">ом Пензенской области </w:t>
      </w:r>
      <w:r w:rsidR="002360AC" w:rsidRPr="00064AFB">
        <w:rPr>
          <w:szCs w:val="24"/>
        </w:rPr>
        <w:t>И.А. Белозерцевым</w:t>
      </w:r>
    </w:p>
    <w:p w:rsidR="002F229D" w:rsidRPr="002F229D" w:rsidRDefault="002F229D" w:rsidP="002F229D">
      <w:pPr>
        <w:pStyle w:val="4"/>
        <w:numPr>
          <w:ilvl w:val="0"/>
          <w:numId w:val="0"/>
        </w:numPr>
        <w:ind w:left="-24" w:firstLine="591"/>
        <w:rPr>
          <w:szCs w:val="24"/>
        </w:rPr>
      </w:pPr>
      <w:r w:rsidRPr="002F229D">
        <w:rPr>
          <w:szCs w:val="24"/>
        </w:rPr>
        <w:t>Статья 1</w:t>
      </w:r>
    </w:p>
    <w:p w:rsidR="002F229D" w:rsidRPr="002F229D" w:rsidRDefault="002F229D" w:rsidP="002F229D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E8431B" w:rsidRDefault="009B356A" w:rsidP="009F159B">
      <w:pPr>
        <w:tabs>
          <w:tab w:val="left" w:pos="0"/>
        </w:tabs>
        <w:ind w:firstLine="540"/>
        <w:jc w:val="both"/>
        <w:rPr>
          <w:szCs w:val="24"/>
        </w:rPr>
      </w:pPr>
      <w:r w:rsidRPr="00AA5B13">
        <w:rPr>
          <w:szCs w:val="24"/>
        </w:rPr>
        <w:t>В соответствии с подпунктом</w:t>
      </w:r>
      <w:r w:rsidR="00F846DA" w:rsidRPr="00AA5B13">
        <w:rPr>
          <w:szCs w:val="24"/>
        </w:rPr>
        <w:t xml:space="preserve"> «в» пункта</w:t>
      </w:r>
      <w:r w:rsidR="00AA5B13">
        <w:rPr>
          <w:szCs w:val="24"/>
        </w:rPr>
        <w:t xml:space="preserve"> 14 Правил проведения в 2015 году реструктуризации обязательств (задолженности) субъектов Российской Федерации перед Российской Федерацией по бюджетным кредитам, утвержденных постановлением Правительства Российской Федерации</w:t>
      </w:r>
      <w:r w:rsidR="00EE6618">
        <w:rPr>
          <w:szCs w:val="24"/>
        </w:rPr>
        <w:t xml:space="preserve"> от </w:t>
      </w:r>
      <w:r w:rsidR="00624D12">
        <w:rPr>
          <w:szCs w:val="24"/>
        </w:rPr>
        <w:t xml:space="preserve">30 марта 2015 года </w:t>
      </w:r>
      <w:r w:rsidR="00AA5B13">
        <w:rPr>
          <w:szCs w:val="24"/>
        </w:rPr>
        <w:t>№ 292 «О дополнительных условиях и порядке проведения в 2015 году реструк</w:t>
      </w:r>
      <w:r w:rsidR="00EE6618">
        <w:rPr>
          <w:szCs w:val="24"/>
        </w:rPr>
        <w:t>туризации обязательств</w:t>
      </w:r>
      <w:r w:rsidR="00AA5B13">
        <w:rPr>
          <w:szCs w:val="24"/>
        </w:rPr>
        <w:t xml:space="preserve"> (задолженности) субъектов Российской Федерации перед Российской Федерацией по бюджетным кредитам», утвердить:</w:t>
      </w:r>
    </w:p>
    <w:p w:rsidR="00EE6618" w:rsidRDefault="008D17F2" w:rsidP="00FD7383">
      <w:pPr>
        <w:pStyle w:val="ConsPlusTitle"/>
        <w:numPr>
          <w:ilvl w:val="0"/>
          <w:numId w:val="48"/>
        </w:numPr>
        <w:tabs>
          <w:tab w:val="clear" w:pos="1849"/>
          <w:tab w:val="num" w:pos="900"/>
        </w:tabs>
        <w:ind w:left="0" w:firstLine="567"/>
        <w:jc w:val="both"/>
        <w:rPr>
          <w:b w:val="0"/>
          <w:bCs w:val="0"/>
        </w:rPr>
      </w:pPr>
      <w:r>
        <w:rPr>
          <w:b w:val="0"/>
          <w:bCs w:val="0"/>
          <w:spacing w:val="-4"/>
        </w:rPr>
        <w:t xml:space="preserve">Дополнительное соглашение от </w:t>
      </w:r>
      <w:r w:rsidR="00DF5CE2">
        <w:rPr>
          <w:b w:val="0"/>
          <w:bCs w:val="0"/>
          <w:spacing w:val="-4"/>
        </w:rPr>
        <w:t xml:space="preserve">9 июля </w:t>
      </w:r>
      <w:r>
        <w:rPr>
          <w:b w:val="0"/>
          <w:bCs w:val="0"/>
          <w:spacing w:val="-4"/>
        </w:rPr>
        <w:t xml:space="preserve">2018 </w:t>
      </w:r>
      <w:r w:rsidR="00DF5CE2">
        <w:rPr>
          <w:b w:val="0"/>
          <w:bCs w:val="0"/>
          <w:spacing w:val="-4"/>
        </w:rPr>
        <w:t xml:space="preserve">года </w:t>
      </w:r>
      <w:r>
        <w:rPr>
          <w:b w:val="0"/>
          <w:bCs w:val="0"/>
          <w:spacing w:val="-4"/>
        </w:rPr>
        <w:t>№ 3</w:t>
      </w:r>
      <w:r w:rsidR="009F159B" w:rsidRPr="009F159B">
        <w:rPr>
          <w:b w:val="0"/>
          <w:bCs w:val="0"/>
          <w:spacing w:val="-4"/>
        </w:rPr>
        <w:t xml:space="preserve"> к Соглашению от </w:t>
      </w:r>
      <w:r w:rsidR="00624D12">
        <w:rPr>
          <w:b w:val="0"/>
          <w:bCs w:val="0"/>
          <w:spacing w:val="-4"/>
        </w:rPr>
        <w:t>3 августа 2010 года</w:t>
      </w:r>
      <w:r>
        <w:rPr>
          <w:b w:val="0"/>
          <w:bCs w:val="0"/>
          <w:spacing w:val="-4"/>
        </w:rPr>
        <w:t xml:space="preserve"> № 01-01-06/06-269</w:t>
      </w:r>
      <w:r w:rsidRPr="008D17F2">
        <w:rPr>
          <w:b w:val="0"/>
          <w:bCs w:val="0"/>
        </w:rPr>
        <w:t xml:space="preserve"> </w:t>
      </w:r>
      <w:r w:rsidRPr="009F159B">
        <w:rPr>
          <w:b w:val="0"/>
          <w:bCs w:val="0"/>
        </w:rPr>
        <w:t>о предоставлении бюджету Пензенской области из федерального бюджета бюджетного кредита для</w:t>
      </w:r>
      <w:r>
        <w:rPr>
          <w:b w:val="0"/>
          <w:bCs w:val="0"/>
        </w:rPr>
        <w:t xml:space="preserve"> строительства, реконструкции, капитального ремонта, ремонта и </w:t>
      </w:r>
      <w:proofErr w:type="gramStart"/>
      <w:r>
        <w:rPr>
          <w:b w:val="0"/>
          <w:bCs w:val="0"/>
        </w:rPr>
        <w:t>содержания</w:t>
      </w:r>
      <w:proofErr w:type="gramEnd"/>
      <w:r>
        <w:rPr>
          <w:b w:val="0"/>
          <w:bCs w:val="0"/>
        </w:rPr>
        <w:t xml:space="preserve"> автомобильных дорог общего пользования (за исключением автомобильных дорог федерального значения)</w:t>
      </w:r>
      <w:r w:rsidR="009F159B" w:rsidRPr="009F159B">
        <w:rPr>
          <w:b w:val="0"/>
          <w:bCs w:val="0"/>
        </w:rPr>
        <w:t>;</w:t>
      </w:r>
    </w:p>
    <w:p w:rsidR="00EE6618" w:rsidRDefault="00EE6618" w:rsidP="00FD7383">
      <w:pPr>
        <w:pStyle w:val="ConsPlusTitle"/>
        <w:numPr>
          <w:ilvl w:val="0"/>
          <w:numId w:val="48"/>
        </w:numPr>
        <w:tabs>
          <w:tab w:val="clear" w:pos="1849"/>
          <w:tab w:val="num" w:pos="900"/>
        </w:tabs>
        <w:ind w:left="0" w:firstLine="567"/>
        <w:jc w:val="both"/>
        <w:rPr>
          <w:b w:val="0"/>
          <w:bCs w:val="0"/>
        </w:rPr>
      </w:pPr>
      <w:r w:rsidRPr="00EE6618">
        <w:rPr>
          <w:b w:val="0"/>
          <w:bCs w:val="0"/>
          <w:spacing w:val="-4"/>
        </w:rPr>
        <w:t xml:space="preserve">Дополнительное соглашение от </w:t>
      </w:r>
      <w:r w:rsidR="00720F6F">
        <w:rPr>
          <w:b w:val="0"/>
          <w:bCs w:val="0"/>
          <w:spacing w:val="-4"/>
        </w:rPr>
        <w:t xml:space="preserve">9 июля 2018 года  </w:t>
      </w:r>
      <w:r w:rsidRPr="00EE6618">
        <w:rPr>
          <w:b w:val="0"/>
          <w:bCs w:val="0"/>
          <w:spacing w:val="-4"/>
        </w:rPr>
        <w:t>№ 3 к Соглашению от 14 июля 2011 г</w:t>
      </w:r>
      <w:r w:rsidR="00624D12">
        <w:rPr>
          <w:b w:val="0"/>
          <w:bCs w:val="0"/>
          <w:spacing w:val="-4"/>
        </w:rPr>
        <w:t>ода</w:t>
      </w:r>
      <w:r w:rsidRPr="00EE6618">
        <w:rPr>
          <w:b w:val="0"/>
          <w:bCs w:val="0"/>
          <w:spacing w:val="-4"/>
        </w:rPr>
        <w:t xml:space="preserve"> №</w:t>
      </w:r>
      <w:r w:rsidR="00874273">
        <w:rPr>
          <w:b w:val="0"/>
          <w:bCs w:val="0"/>
          <w:spacing w:val="-4"/>
        </w:rPr>
        <w:t xml:space="preserve"> 01-01-06/06-142 </w:t>
      </w:r>
      <w:r w:rsidRPr="00EE6618">
        <w:rPr>
          <w:b w:val="0"/>
          <w:bCs w:val="0"/>
        </w:rPr>
        <w:t xml:space="preserve">о предоставлении бюджету Пензенской области из федерального бюджета бюджетного кредита для строительства, реконструкции, капитального ремонта, ремонта и </w:t>
      </w:r>
      <w:proofErr w:type="gramStart"/>
      <w:r w:rsidRPr="00EE6618">
        <w:rPr>
          <w:b w:val="0"/>
          <w:bCs w:val="0"/>
        </w:rPr>
        <w:t>содержания</w:t>
      </w:r>
      <w:proofErr w:type="gramEnd"/>
      <w:r w:rsidRPr="00EE6618">
        <w:rPr>
          <w:b w:val="0"/>
          <w:bCs w:val="0"/>
        </w:rPr>
        <w:t xml:space="preserve"> автомобильных дорог общего пользования (за исключением автомобильных дорог федерального значения);</w:t>
      </w:r>
    </w:p>
    <w:p w:rsidR="009F159B" w:rsidRPr="00EE6618" w:rsidRDefault="009F159B" w:rsidP="00FD7383">
      <w:pPr>
        <w:pStyle w:val="ConsPlusTitle"/>
        <w:numPr>
          <w:ilvl w:val="0"/>
          <w:numId w:val="48"/>
        </w:numPr>
        <w:tabs>
          <w:tab w:val="clear" w:pos="1849"/>
          <w:tab w:val="num" w:pos="900"/>
        </w:tabs>
        <w:ind w:left="0" w:firstLine="567"/>
        <w:jc w:val="both"/>
        <w:rPr>
          <w:b w:val="0"/>
          <w:bCs w:val="0"/>
        </w:rPr>
      </w:pPr>
      <w:r w:rsidRPr="00EE6618">
        <w:rPr>
          <w:b w:val="0"/>
          <w:bCs w:val="0"/>
        </w:rPr>
        <w:t xml:space="preserve">Дополнительное соглашение от </w:t>
      </w:r>
      <w:r w:rsidR="00720F6F">
        <w:rPr>
          <w:b w:val="0"/>
          <w:bCs w:val="0"/>
          <w:spacing w:val="-4"/>
        </w:rPr>
        <w:t xml:space="preserve">9 июля 2018 года </w:t>
      </w:r>
      <w:r w:rsidRPr="00EE6618">
        <w:rPr>
          <w:b w:val="0"/>
          <w:bCs w:val="0"/>
        </w:rPr>
        <w:t>№ </w:t>
      </w:r>
      <w:r w:rsidR="00704465" w:rsidRPr="00EE6618">
        <w:rPr>
          <w:b w:val="0"/>
          <w:bCs w:val="0"/>
        </w:rPr>
        <w:t>3</w:t>
      </w:r>
      <w:r w:rsidRPr="00EE6618">
        <w:rPr>
          <w:b w:val="0"/>
          <w:bCs w:val="0"/>
        </w:rPr>
        <w:t xml:space="preserve"> к Соглашению</w:t>
      </w:r>
      <w:r w:rsidR="00720F6F">
        <w:rPr>
          <w:b w:val="0"/>
          <w:bCs w:val="0"/>
        </w:rPr>
        <w:br/>
      </w:r>
      <w:r w:rsidRPr="00EE6618">
        <w:rPr>
          <w:b w:val="0"/>
          <w:bCs w:val="0"/>
        </w:rPr>
        <w:t xml:space="preserve">от </w:t>
      </w:r>
      <w:r w:rsidR="00704465" w:rsidRPr="00EE6618">
        <w:rPr>
          <w:b w:val="0"/>
          <w:bCs w:val="0"/>
        </w:rPr>
        <w:t>12 сентября</w:t>
      </w:r>
      <w:r w:rsidR="00720F6F">
        <w:rPr>
          <w:b w:val="0"/>
          <w:bCs w:val="0"/>
        </w:rPr>
        <w:t xml:space="preserve"> </w:t>
      </w:r>
      <w:r w:rsidR="00FD7383">
        <w:rPr>
          <w:b w:val="0"/>
          <w:bCs w:val="0"/>
        </w:rPr>
        <w:t xml:space="preserve">2011 </w:t>
      </w:r>
      <w:r w:rsidR="00704465" w:rsidRPr="00EE6618">
        <w:rPr>
          <w:b w:val="0"/>
          <w:bCs w:val="0"/>
        </w:rPr>
        <w:t>г</w:t>
      </w:r>
      <w:r w:rsidR="00624D12">
        <w:rPr>
          <w:b w:val="0"/>
          <w:bCs w:val="0"/>
        </w:rPr>
        <w:t>ода</w:t>
      </w:r>
      <w:r w:rsidR="00704465" w:rsidRPr="00EE6618">
        <w:rPr>
          <w:b w:val="0"/>
          <w:bCs w:val="0"/>
        </w:rPr>
        <w:t xml:space="preserve"> № 01-01-06</w:t>
      </w:r>
      <w:r w:rsidR="00C72EB8">
        <w:rPr>
          <w:b w:val="0"/>
          <w:bCs w:val="0"/>
        </w:rPr>
        <w:t>/</w:t>
      </w:r>
      <w:r w:rsidR="007A2A65">
        <w:rPr>
          <w:b w:val="0"/>
          <w:bCs w:val="0"/>
        </w:rPr>
        <w:t>06-</w:t>
      </w:r>
      <w:r w:rsidR="00624D12">
        <w:rPr>
          <w:b w:val="0"/>
          <w:bCs w:val="0"/>
        </w:rPr>
        <w:t>345</w:t>
      </w:r>
      <w:r w:rsidR="00E11049">
        <w:rPr>
          <w:b w:val="0"/>
          <w:bCs w:val="0"/>
        </w:rPr>
        <w:t xml:space="preserve"> </w:t>
      </w:r>
      <w:r w:rsidR="00704465" w:rsidRPr="00EE6618">
        <w:rPr>
          <w:b w:val="0"/>
          <w:bCs w:val="0"/>
        </w:rPr>
        <w:t xml:space="preserve">о предоставлении бюджету Пензенской области из федерального бюджета бюджетного кредита для строительства, реконструкции, капитального ремонта, ремонта и </w:t>
      </w:r>
      <w:proofErr w:type="gramStart"/>
      <w:r w:rsidR="00704465" w:rsidRPr="00EE6618">
        <w:rPr>
          <w:b w:val="0"/>
          <w:bCs w:val="0"/>
        </w:rPr>
        <w:t>содержания</w:t>
      </w:r>
      <w:proofErr w:type="gramEnd"/>
      <w:r w:rsidR="00704465" w:rsidRPr="00EE6618">
        <w:rPr>
          <w:b w:val="0"/>
          <w:bCs w:val="0"/>
        </w:rPr>
        <w:t xml:space="preserve"> автомобильных дорог общего пользования (за исключением автомобильных дорог федерального значения).</w:t>
      </w:r>
    </w:p>
    <w:p w:rsidR="002F229D" w:rsidRDefault="002F229D" w:rsidP="005B49D9">
      <w:pPr>
        <w:pStyle w:val="4"/>
        <w:numPr>
          <w:ilvl w:val="0"/>
          <w:numId w:val="0"/>
        </w:numPr>
        <w:ind w:left="-24" w:firstLine="591"/>
        <w:rPr>
          <w:szCs w:val="24"/>
        </w:rPr>
      </w:pPr>
      <w:r w:rsidRPr="002F229D">
        <w:rPr>
          <w:szCs w:val="24"/>
        </w:rPr>
        <w:t>Статья 2</w:t>
      </w:r>
    </w:p>
    <w:p w:rsidR="005B49D9" w:rsidRPr="005B49D9" w:rsidRDefault="005B49D9" w:rsidP="005B49D9">
      <w:pPr>
        <w:pStyle w:val="a0"/>
        <w:rPr>
          <w:lang w:val="ru-RU" w:eastAsia="ru-RU"/>
        </w:rPr>
      </w:pPr>
    </w:p>
    <w:p w:rsidR="009F159B" w:rsidRPr="009F159B" w:rsidRDefault="009F159B" w:rsidP="009F159B">
      <w:pPr>
        <w:tabs>
          <w:tab w:val="left" w:pos="0"/>
        </w:tabs>
        <w:ind w:firstLine="540"/>
        <w:jc w:val="both"/>
        <w:rPr>
          <w:szCs w:val="24"/>
        </w:rPr>
      </w:pPr>
      <w:r w:rsidRPr="009F159B">
        <w:rPr>
          <w:szCs w:val="24"/>
        </w:rPr>
        <w:t xml:space="preserve">Настоящий Закон вступает в силу на следующий день после дня его официального опубликования. </w:t>
      </w:r>
    </w:p>
    <w:sectPr w:rsidR="009F159B" w:rsidRPr="009F159B" w:rsidSect="00C21CB5">
      <w:headerReference w:type="default" r:id="rId7"/>
      <w:headerReference w:type="first" r:id="rId8"/>
      <w:pgSz w:w="11907" w:h="16840" w:code="9"/>
      <w:pgMar w:top="1216" w:right="987" w:bottom="923" w:left="1418" w:header="720" w:footer="720" w:gutter="0"/>
      <w:cols w:space="720"/>
      <w:titlePg/>
      <w:docGrid w:linePitch="2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5AD4" w:rsidRDefault="00935AD4">
      <w:r>
        <w:separator/>
      </w:r>
    </w:p>
  </w:endnote>
  <w:endnote w:type="continuationSeparator" w:id="1">
    <w:p w:rsidR="00935AD4" w:rsidRDefault="00935A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5AD4" w:rsidRDefault="00935AD4">
      <w:r>
        <w:separator/>
      </w:r>
    </w:p>
  </w:footnote>
  <w:footnote w:type="continuationSeparator" w:id="1">
    <w:p w:rsidR="00935AD4" w:rsidRDefault="00935A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335" w:rsidRDefault="000F4335" w:rsidP="00F02269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B49D9">
      <w:rPr>
        <w:noProof/>
      </w:rPr>
      <w:t>2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05D" w:rsidRDefault="0065605D" w:rsidP="0065605D">
    <w:pPr>
      <w:spacing w:before="1920" w:after="720"/>
      <w:jc w:val="center"/>
      <w:rPr>
        <w:b/>
        <w:sz w:val="56"/>
      </w:rPr>
    </w:pPr>
    <w:r>
      <w:rPr>
        <w:b/>
        <w:spacing w:val="20"/>
        <w:sz w:val="56"/>
      </w:rPr>
      <w:t>ЗАКОН</w:t>
    </w:r>
    <w:r>
      <w:rPr>
        <w:b/>
        <w:sz w:val="56"/>
      </w:rPr>
      <w:br/>
      <w:t>Пензенской области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60168"/>
    <w:multiLevelType w:val="hybridMultilevel"/>
    <w:tmpl w:val="8AF0A112"/>
    <w:lvl w:ilvl="0" w:tplc="D0E8ED9E">
      <w:start w:val="1"/>
      <w:numFmt w:val="decimal"/>
      <w:lvlText w:val="%1"/>
      <w:lvlJc w:val="center"/>
      <w:pPr>
        <w:ind w:left="360" w:hanging="24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4114F4"/>
    <w:multiLevelType w:val="hybridMultilevel"/>
    <w:tmpl w:val="673A888A"/>
    <w:lvl w:ilvl="0" w:tplc="401AB8A6">
      <w:start w:val="1"/>
      <w:numFmt w:val="decimal"/>
      <w:lvlText w:val="%1"/>
      <w:lvlJc w:val="center"/>
      <w:pPr>
        <w:ind w:left="357" w:hanging="2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A4757A"/>
    <w:multiLevelType w:val="multilevel"/>
    <w:tmpl w:val="AA74A33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suff w:val="space"/>
      <w:lvlText w:val="Глава %3."/>
      <w:lvlJc w:val="left"/>
      <w:pPr>
        <w:ind w:left="1701" w:hanging="1134"/>
      </w:pPr>
      <w:rPr>
        <w:rFonts w:ascii="Times New Roman" w:hAnsi="Times New Roman" w:hint="default"/>
        <w:b/>
        <w:i w:val="0"/>
        <w:sz w:val="28"/>
        <w:szCs w:val="28"/>
      </w:rPr>
    </w:lvl>
    <w:lvl w:ilvl="3">
      <w:start w:val="1"/>
      <w:numFmt w:val="decimal"/>
      <w:lvlRestart w:val="2"/>
      <w:suff w:val="nothing"/>
      <w:lvlText w:val="Статья %4"/>
      <w:lvlJc w:val="left"/>
      <w:pPr>
        <w:ind w:left="1701" w:hanging="1134"/>
      </w:pPr>
      <w:rPr>
        <w:rFonts w:ascii="Times New Roman" w:hAnsi="Times New Roman" w:hint="default"/>
        <w:b/>
        <w:i w:val="0"/>
        <w:sz w:val="24"/>
        <w:szCs w:val="24"/>
      </w:rPr>
    </w:lvl>
    <w:lvl w:ilvl="4">
      <w:start w:val="1"/>
      <w:numFmt w:val="none"/>
      <w:lvlRestart w:val="0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6">
      <w:start w:val="1"/>
      <w:numFmt w:val="decimal"/>
      <w:suff w:val="space"/>
      <w:lvlText w:val="%7) "/>
      <w:lvlJc w:val="left"/>
      <w:pPr>
        <w:ind w:left="284" w:firstLine="283"/>
      </w:pPr>
      <w:rPr>
        <w:rFonts w:hint="default"/>
      </w:r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rFonts w:ascii="Times New Roman" w:hAnsi="Times New Roman"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abstractNum w:abstractNumId="3">
    <w:nsid w:val="076A2E59"/>
    <w:multiLevelType w:val="hybridMultilevel"/>
    <w:tmpl w:val="4F7258C2"/>
    <w:lvl w:ilvl="0" w:tplc="A0C67356">
      <w:start w:val="1"/>
      <w:numFmt w:val="decimal"/>
      <w:lvlText w:val="%1)"/>
      <w:lvlJc w:val="left"/>
      <w:pPr>
        <w:tabs>
          <w:tab w:val="num" w:pos="1849"/>
        </w:tabs>
        <w:ind w:left="1849" w:hanging="11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099666EF"/>
    <w:multiLevelType w:val="hybridMultilevel"/>
    <w:tmpl w:val="2AD6AE84"/>
    <w:lvl w:ilvl="0" w:tplc="F8266F70">
      <w:start w:val="1"/>
      <w:numFmt w:val="decimal"/>
      <w:lvlText w:val="%1"/>
      <w:lvlJc w:val="center"/>
      <w:pPr>
        <w:ind w:left="357" w:hanging="2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5">
    <w:nsid w:val="0E463370"/>
    <w:multiLevelType w:val="hybridMultilevel"/>
    <w:tmpl w:val="47CAA41A"/>
    <w:lvl w:ilvl="0" w:tplc="AE1626F0">
      <w:start w:val="1"/>
      <w:numFmt w:val="decimal"/>
      <w:lvlText w:val="%1"/>
      <w:lvlJc w:val="center"/>
      <w:pPr>
        <w:ind w:left="357" w:hanging="2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2E0805"/>
    <w:multiLevelType w:val="multilevel"/>
    <w:tmpl w:val="86781BE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suff w:val="space"/>
      <w:lvlText w:val="%4)"/>
      <w:lvlJc w:val="left"/>
      <w:pPr>
        <w:ind w:left="567" w:firstLine="284"/>
      </w:pPr>
      <w:rPr>
        <w:rFonts w:hint="default"/>
      </w:rPr>
    </w:lvl>
    <w:lvl w:ilvl="4">
      <w:start w:val="1"/>
      <w:numFmt w:val="russianLower"/>
      <w:suff w:val="space"/>
      <w:lvlText w:val="%5)"/>
      <w:lvlJc w:val="left"/>
      <w:pPr>
        <w:ind w:left="851" w:firstLine="283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990"/>
        </w:tabs>
        <w:ind w:left="1990" w:hanging="360"/>
      </w:pPr>
      <w:rPr>
        <w:rFonts w:hint="default"/>
      </w:rPr>
    </w:lvl>
    <w:lvl w:ilvl="6">
      <w:start w:val="1"/>
      <w:numFmt w:val="bullet"/>
      <w:lvlText w:val=""/>
      <w:lvlJc w:val="left"/>
      <w:pPr>
        <w:tabs>
          <w:tab w:val="num" w:pos="2350"/>
        </w:tabs>
        <w:ind w:left="235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10"/>
        </w:tabs>
        <w:ind w:left="271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70"/>
        </w:tabs>
        <w:ind w:left="3070" w:hanging="360"/>
      </w:pPr>
      <w:rPr>
        <w:rFonts w:ascii="Symbol" w:hAnsi="Symbol" w:hint="default"/>
      </w:rPr>
    </w:lvl>
  </w:abstractNum>
  <w:abstractNum w:abstractNumId="7">
    <w:nsid w:val="1168059D"/>
    <w:multiLevelType w:val="multilevel"/>
    <w:tmpl w:val="30D24C9E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pStyle w:val="3"/>
      <w:suff w:val="space"/>
      <w:lvlText w:val="Глава %3."/>
      <w:lvlJc w:val="left"/>
      <w:pPr>
        <w:ind w:left="1701" w:hanging="1134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Restart w:val="2"/>
      <w:pStyle w:val="4"/>
      <w:suff w:val="nothing"/>
      <w:lvlText w:val="Статья %4"/>
      <w:lvlJc w:val="left"/>
      <w:pPr>
        <w:ind w:left="3686" w:hanging="1134"/>
      </w:pPr>
      <w:rPr>
        <w:rFonts w:hint="default"/>
        <w:b/>
        <w:i w:val="0"/>
        <w:sz w:val="24"/>
        <w:szCs w:val="24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pStyle w:val="1"/>
      <w:lvlText w:val="%6.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6">
      <w:start w:val="1"/>
      <w:numFmt w:val="decimal"/>
      <w:pStyle w:val="20"/>
      <w:suff w:val="space"/>
      <w:lvlText w:val="%7) "/>
      <w:lvlJc w:val="left"/>
      <w:pPr>
        <w:ind w:left="4396" w:firstLine="283"/>
      </w:pPr>
      <w:rPr>
        <w:rFonts w:hint="default"/>
      </w:rPr>
    </w:lvl>
    <w:lvl w:ilvl="7">
      <w:start w:val="1"/>
      <w:numFmt w:val="russianLower"/>
      <w:pStyle w:val="40"/>
      <w:suff w:val="space"/>
      <w:lvlText w:val="%8)"/>
      <w:lvlJc w:val="left"/>
      <w:pPr>
        <w:ind w:left="567" w:firstLine="284"/>
      </w:pPr>
      <w:rPr>
        <w:rFonts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abstractNum w:abstractNumId="8">
    <w:nsid w:val="166E355C"/>
    <w:multiLevelType w:val="hybridMultilevel"/>
    <w:tmpl w:val="79DA3D20"/>
    <w:lvl w:ilvl="0" w:tplc="9B5ED988">
      <w:start w:val="1"/>
      <w:numFmt w:val="decimal"/>
      <w:lvlText w:val="%1"/>
      <w:lvlJc w:val="center"/>
      <w:pPr>
        <w:ind w:left="357" w:hanging="2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left="0"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left="0" w:firstLine="4958"/>
      </w:pPr>
    </w:lvl>
  </w:abstractNum>
  <w:abstractNum w:abstractNumId="10">
    <w:nsid w:val="1823264E"/>
    <w:multiLevelType w:val="hybridMultilevel"/>
    <w:tmpl w:val="2AD6AE84"/>
    <w:lvl w:ilvl="0" w:tplc="F8266F70">
      <w:start w:val="1"/>
      <w:numFmt w:val="decimal"/>
      <w:lvlText w:val="%1"/>
      <w:lvlJc w:val="center"/>
      <w:pPr>
        <w:ind w:left="357" w:hanging="2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1">
    <w:nsid w:val="1B4C6A93"/>
    <w:multiLevelType w:val="hybridMultilevel"/>
    <w:tmpl w:val="8AF0A112"/>
    <w:lvl w:ilvl="0" w:tplc="D0E8ED9E">
      <w:start w:val="1"/>
      <w:numFmt w:val="decimal"/>
      <w:lvlText w:val="%1"/>
      <w:lvlJc w:val="center"/>
      <w:pPr>
        <w:ind w:left="360" w:hanging="24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D4A6868"/>
    <w:multiLevelType w:val="hybridMultilevel"/>
    <w:tmpl w:val="2CDC7834"/>
    <w:lvl w:ilvl="0" w:tplc="A844E9A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30E7D6C"/>
    <w:multiLevelType w:val="hybridMultilevel"/>
    <w:tmpl w:val="2AD6AE84"/>
    <w:lvl w:ilvl="0" w:tplc="F8266F70">
      <w:start w:val="1"/>
      <w:numFmt w:val="decimal"/>
      <w:lvlText w:val="%1"/>
      <w:lvlJc w:val="center"/>
      <w:pPr>
        <w:ind w:left="357" w:hanging="2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4">
    <w:nsid w:val="237151E6"/>
    <w:multiLevelType w:val="hybridMultilevel"/>
    <w:tmpl w:val="A5D0B828"/>
    <w:lvl w:ilvl="0" w:tplc="9B5ED988">
      <w:start w:val="1"/>
      <w:numFmt w:val="decimal"/>
      <w:lvlText w:val="%1"/>
      <w:lvlJc w:val="center"/>
      <w:pPr>
        <w:ind w:left="357" w:hanging="2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43673C9"/>
    <w:multiLevelType w:val="multilevel"/>
    <w:tmpl w:val="6EEE177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423"/>
        </w:tabs>
        <w:ind w:left="1423" w:hanging="360"/>
      </w:pPr>
      <w:rPr>
        <w:rFonts w:hint="default"/>
      </w:rPr>
    </w:lvl>
    <w:lvl w:ilvl="6">
      <w:start w:val="1"/>
      <w:numFmt w:val="bullet"/>
      <w:lvlText w:val=""/>
      <w:lvlJc w:val="left"/>
      <w:pPr>
        <w:tabs>
          <w:tab w:val="num" w:pos="1783"/>
        </w:tabs>
        <w:ind w:left="1783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143"/>
        </w:tabs>
        <w:ind w:left="2143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503"/>
        </w:tabs>
        <w:ind w:left="2503" w:hanging="360"/>
      </w:pPr>
      <w:rPr>
        <w:rFonts w:ascii="Symbol" w:hAnsi="Symbol" w:hint="default"/>
      </w:rPr>
    </w:lvl>
  </w:abstractNum>
  <w:abstractNum w:abstractNumId="16">
    <w:nsid w:val="28DB25D4"/>
    <w:multiLevelType w:val="hybridMultilevel"/>
    <w:tmpl w:val="4F7258C2"/>
    <w:lvl w:ilvl="0" w:tplc="A0C67356">
      <w:start w:val="1"/>
      <w:numFmt w:val="decimal"/>
      <w:lvlText w:val="%1)"/>
      <w:lvlJc w:val="left"/>
      <w:pPr>
        <w:tabs>
          <w:tab w:val="num" w:pos="1849"/>
        </w:tabs>
        <w:ind w:left="1849" w:hanging="11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2E9C451A"/>
    <w:multiLevelType w:val="hybridMultilevel"/>
    <w:tmpl w:val="7FF0C224"/>
    <w:lvl w:ilvl="0" w:tplc="9B5ED988">
      <w:start w:val="1"/>
      <w:numFmt w:val="decimal"/>
      <w:lvlText w:val="%1"/>
      <w:lvlJc w:val="center"/>
      <w:pPr>
        <w:ind w:left="357" w:hanging="2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5A4E68"/>
    <w:multiLevelType w:val="hybridMultilevel"/>
    <w:tmpl w:val="673A888A"/>
    <w:lvl w:ilvl="0" w:tplc="401AB8A6">
      <w:start w:val="1"/>
      <w:numFmt w:val="decimal"/>
      <w:lvlText w:val="%1"/>
      <w:lvlJc w:val="center"/>
      <w:pPr>
        <w:ind w:left="357" w:hanging="2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B18E7"/>
    <w:multiLevelType w:val="multilevel"/>
    <w:tmpl w:val="79F2BE8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russianLower"/>
      <w:suff w:val="space"/>
      <w:lvlText w:val="%3)"/>
      <w:lvlJc w:val="left"/>
      <w:pPr>
        <w:ind w:left="1134" w:hanging="414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20">
    <w:nsid w:val="3C8463A3"/>
    <w:multiLevelType w:val="hybridMultilevel"/>
    <w:tmpl w:val="47D630BE"/>
    <w:lvl w:ilvl="0" w:tplc="F8266F70">
      <w:start w:val="1"/>
      <w:numFmt w:val="decimal"/>
      <w:lvlText w:val="%1"/>
      <w:lvlJc w:val="center"/>
      <w:pPr>
        <w:ind w:left="357" w:hanging="2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1">
    <w:nsid w:val="3CAC4845"/>
    <w:multiLevelType w:val="hybridMultilevel"/>
    <w:tmpl w:val="2AD6AE84"/>
    <w:lvl w:ilvl="0" w:tplc="F8266F70">
      <w:start w:val="1"/>
      <w:numFmt w:val="decimal"/>
      <w:lvlText w:val="%1"/>
      <w:lvlJc w:val="center"/>
      <w:pPr>
        <w:ind w:left="357" w:hanging="2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2">
    <w:nsid w:val="3D6F1589"/>
    <w:multiLevelType w:val="hybridMultilevel"/>
    <w:tmpl w:val="8A90419E"/>
    <w:lvl w:ilvl="0" w:tplc="4AC28854">
      <w:start w:val="1"/>
      <w:numFmt w:val="bullet"/>
      <w:pStyle w:val="3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2045630"/>
    <w:multiLevelType w:val="hybridMultilevel"/>
    <w:tmpl w:val="752209AC"/>
    <w:lvl w:ilvl="0" w:tplc="F8266F70">
      <w:start w:val="1"/>
      <w:numFmt w:val="decimal"/>
      <w:lvlText w:val="%1"/>
      <w:lvlJc w:val="center"/>
      <w:pPr>
        <w:ind w:left="357" w:hanging="2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4">
    <w:nsid w:val="436F406A"/>
    <w:multiLevelType w:val="hybridMultilevel"/>
    <w:tmpl w:val="335A680A"/>
    <w:lvl w:ilvl="0" w:tplc="F8266F70">
      <w:start w:val="1"/>
      <w:numFmt w:val="decimal"/>
      <w:lvlText w:val="%1"/>
      <w:lvlJc w:val="center"/>
      <w:pPr>
        <w:ind w:left="357" w:hanging="2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5">
    <w:nsid w:val="491C0D75"/>
    <w:multiLevelType w:val="hybridMultilevel"/>
    <w:tmpl w:val="1910FFE0"/>
    <w:lvl w:ilvl="0" w:tplc="F8266F70">
      <w:start w:val="1"/>
      <w:numFmt w:val="decimal"/>
      <w:lvlText w:val="%1"/>
      <w:lvlJc w:val="center"/>
      <w:pPr>
        <w:ind w:left="357" w:hanging="2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6">
    <w:nsid w:val="52733B50"/>
    <w:multiLevelType w:val="hybridMultilevel"/>
    <w:tmpl w:val="335A680A"/>
    <w:lvl w:ilvl="0" w:tplc="F8266F70">
      <w:start w:val="1"/>
      <w:numFmt w:val="decimal"/>
      <w:lvlText w:val="%1"/>
      <w:lvlJc w:val="center"/>
      <w:pPr>
        <w:ind w:left="357" w:hanging="2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55A15AD5"/>
    <w:multiLevelType w:val="hybridMultilevel"/>
    <w:tmpl w:val="15E41130"/>
    <w:lvl w:ilvl="0" w:tplc="A180203C">
      <w:start w:val="1"/>
      <w:numFmt w:val="decimal"/>
      <w:lvlText w:val="%1"/>
      <w:lvlJc w:val="center"/>
      <w:pPr>
        <w:ind w:left="357" w:hanging="2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35050F"/>
    <w:multiLevelType w:val="hybridMultilevel"/>
    <w:tmpl w:val="DC08D8E8"/>
    <w:lvl w:ilvl="0" w:tplc="9B5ED988">
      <w:start w:val="1"/>
      <w:numFmt w:val="decimal"/>
      <w:lvlText w:val="%1"/>
      <w:lvlJc w:val="center"/>
      <w:pPr>
        <w:ind w:left="357" w:hanging="2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0A2038"/>
    <w:multiLevelType w:val="hybridMultilevel"/>
    <w:tmpl w:val="C5DC1FC6"/>
    <w:lvl w:ilvl="0" w:tplc="F8266F70">
      <w:start w:val="1"/>
      <w:numFmt w:val="decimal"/>
      <w:lvlText w:val="%1"/>
      <w:lvlJc w:val="center"/>
      <w:pPr>
        <w:ind w:left="357" w:hanging="2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0">
    <w:nsid w:val="5F064653"/>
    <w:multiLevelType w:val="hybridMultilevel"/>
    <w:tmpl w:val="704686A2"/>
    <w:lvl w:ilvl="0" w:tplc="F8266F70">
      <w:start w:val="1"/>
      <w:numFmt w:val="decimal"/>
      <w:lvlText w:val="%1"/>
      <w:lvlJc w:val="center"/>
      <w:pPr>
        <w:ind w:left="357" w:hanging="2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1">
    <w:nsid w:val="671274DD"/>
    <w:multiLevelType w:val="hybridMultilevel"/>
    <w:tmpl w:val="18748B58"/>
    <w:lvl w:ilvl="0" w:tplc="9B5ED988">
      <w:start w:val="1"/>
      <w:numFmt w:val="decimal"/>
      <w:lvlText w:val="%1"/>
      <w:lvlJc w:val="center"/>
      <w:pPr>
        <w:ind w:left="357" w:hanging="2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D51187A"/>
    <w:multiLevelType w:val="multilevel"/>
    <w:tmpl w:val="7FF0C224"/>
    <w:lvl w:ilvl="0">
      <w:start w:val="1"/>
      <w:numFmt w:val="decimal"/>
      <w:lvlText w:val="%1"/>
      <w:lvlJc w:val="center"/>
      <w:pPr>
        <w:ind w:left="357" w:hanging="24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3A4A74"/>
    <w:multiLevelType w:val="hybridMultilevel"/>
    <w:tmpl w:val="A2CCE968"/>
    <w:lvl w:ilvl="0" w:tplc="F8266F70">
      <w:start w:val="1"/>
      <w:numFmt w:val="decimal"/>
      <w:lvlText w:val="%1"/>
      <w:lvlJc w:val="center"/>
      <w:pPr>
        <w:ind w:left="357" w:hanging="2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4">
    <w:nsid w:val="71C5700D"/>
    <w:multiLevelType w:val="hybridMultilevel"/>
    <w:tmpl w:val="2D928136"/>
    <w:lvl w:ilvl="0" w:tplc="75B2D05E">
      <w:start w:val="1"/>
      <w:numFmt w:val="decimal"/>
      <w:lvlText w:val="%1"/>
      <w:lvlJc w:val="center"/>
      <w:pPr>
        <w:ind w:left="357" w:hanging="2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754B16"/>
    <w:multiLevelType w:val="hybridMultilevel"/>
    <w:tmpl w:val="82EAF13E"/>
    <w:lvl w:ilvl="0" w:tplc="F8266F70">
      <w:start w:val="1"/>
      <w:numFmt w:val="decimal"/>
      <w:lvlText w:val="%1"/>
      <w:lvlJc w:val="center"/>
      <w:pPr>
        <w:ind w:left="357" w:hanging="2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6">
    <w:nsid w:val="79E16EC4"/>
    <w:multiLevelType w:val="multilevel"/>
    <w:tmpl w:val="99887A76"/>
    <w:lvl w:ilvl="0">
      <w:start w:val="1"/>
      <w:numFmt w:val="decimal"/>
      <w:pStyle w:val="11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4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418" w:hanging="567"/>
      </w:pPr>
      <w:rPr>
        <w:rFonts w:hint="default"/>
      </w:rPr>
    </w:lvl>
    <w:lvl w:ilvl="3">
      <w:start w:val="1"/>
      <w:numFmt w:val="decimal"/>
      <w:lvlText w:val="%1.%4.%2.%3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num w:numId="1">
    <w:abstractNumId w:val="9"/>
  </w:num>
  <w:num w:numId="2">
    <w:abstractNumId w:val="22"/>
  </w:num>
  <w:num w:numId="3">
    <w:abstractNumId w:val="7"/>
  </w:num>
  <w:num w:numId="4">
    <w:abstractNumId w:val="36"/>
  </w:num>
  <w:num w:numId="5">
    <w:abstractNumId w:val="0"/>
  </w:num>
  <w:num w:numId="6">
    <w:abstractNumId w:val="23"/>
  </w:num>
  <w:num w:numId="7">
    <w:abstractNumId w:val="28"/>
  </w:num>
  <w:num w:numId="8">
    <w:abstractNumId w:val="5"/>
  </w:num>
  <w:num w:numId="9">
    <w:abstractNumId w:val="27"/>
  </w:num>
  <w:num w:numId="10">
    <w:abstractNumId w:val="34"/>
  </w:num>
  <w:num w:numId="11">
    <w:abstractNumId w:val="11"/>
  </w:num>
  <w:num w:numId="12">
    <w:abstractNumId w:val="18"/>
  </w:num>
  <w:num w:numId="13">
    <w:abstractNumId w:val="33"/>
  </w:num>
  <w:num w:numId="14">
    <w:abstractNumId w:val="35"/>
  </w:num>
  <w:num w:numId="15">
    <w:abstractNumId w:val="25"/>
  </w:num>
  <w:num w:numId="16">
    <w:abstractNumId w:val="30"/>
  </w:num>
  <w:num w:numId="17">
    <w:abstractNumId w:val="24"/>
  </w:num>
  <w:num w:numId="18">
    <w:abstractNumId w:val="26"/>
  </w:num>
  <w:num w:numId="19">
    <w:abstractNumId w:val="29"/>
  </w:num>
  <w:num w:numId="20">
    <w:abstractNumId w:val="20"/>
  </w:num>
  <w:num w:numId="21">
    <w:abstractNumId w:val="13"/>
  </w:num>
  <w:num w:numId="22">
    <w:abstractNumId w:val="21"/>
  </w:num>
  <w:num w:numId="23">
    <w:abstractNumId w:val="10"/>
  </w:num>
  <w:num w:numId="24">
    <w:abstractNumId w:val="4"/>
  </w:num>
  <w:num w:numId="25">
    <w:abstractNumId w:val="1"/>
  </w:num>
  <w:num w:numId="26">
    <w:abstractNumId w:val="2"/>
  </w:num>
  <w:num w:numId="27">
    <w:abstractNumId w:val="6"/>
  </w:num>
  <w:num w:numId="28">
    <w:abstractNumId w:val="15"/>
  </w:num>
  <w:num w:numId="29">
    <w:abstractNumId w:val="19"/>
  </w:num>
  <w:num w:numId="30">
    <w:abstractNumId w:val="17"/>
  </w:num>
  <w:num w:numId="31">
    <w:abstractNumId w:val="32"/>
  </w:num>
  <w:num w:numId="32">
    <w:abstractNumId w:val="14"/>
  </w:num>
  <w:num w:numId="33">
    <w:abstractNumId w:val="31"/>
  </w:num>
  <w:num w:numId="34">
    <w:abstractNumId w:val="8"/>
  </w:num>
  <w:num w:numId="35">
    <w:abstractNumId w:val="12"/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3"/>
    </w:lvlOverride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7"/>
  </w:num>
  <w:num w:numId="43">
    <w:abstractNumId w:val="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"/>
  </w:num>
  <w:num w:numId="45">
    <w:abstractNumId w:val="7"/>
  </w:num>
  <w:num w:numId="46">
    <w:abstractNumId w:val="7"/>
  </w:num>
  <w:num w:numId="47">
    <w:abstractNumId w:val="7"/>
  </w:num>
  <w:num w:numId="48">
    <w:abstractNumId w:val="3"/>
  </w:num>
  <w:num w:numId="49">
    <w:abstractNumId w:val="16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1" w:dllVersion="512" w:checkStyle="1"/>
  <w:activeWritingStyle w:appName="MSWord" w:lang="en-US" w:vendorID="8" w:dllVersion="513" w:checkStyle="1"/>
  <w:proofState w:grammar="clean"/>
  <w:attachedTemplate r:id="rId1"/>
  <w:linkStyles/>
  <w:stylePaneFormatFilter w:val="3F01"/>
  <w:defaultTabStop w:val="720"/>
  <w:drawingGridHorizontalSpacing w:val="6"/>
  <w:drawingGridVerticalSpacing w:val="6"/>
  <w:displayHorizontalDrawingGridEvery w:val="0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976CF0"/>
    <w:rsid w:val="000063EB"/>
    <w:rsid w:val="000113AE"/>
    <w:rsid w:val="00013505"/>
    <w:rsid w:val="000135A7"/>
    <w:rsid w:val="0001382A"/>
    <w:rsid w:val="0002068E"/>
    <w:rsid w:val="00025123"/>
    <w:rsid w:val="00027214"/>
    <w:rsid w:val="00040175"/>
    <w:rsid w:val="0004290C"/>
    <w:rsid w:val="00042BF8"/>
    <w:rsid w:val="000452A2"/>
    <w:rsid w:val="000452B6"/>
    <w:rsid w:val="00045FC3"/>
    <w:rsid w:val="00046B99"/>
    <w:rsid w:val="000528FA"/>
    <w:rsid w:val="00053A1E"/>
    <w:rsid w:val="00054ABD"/>
    <w:rsid w:val="00056717"/>
    <w:rsid w:val="0005731B"/>
    <w:rsid w:val="00057B15"/>
    <w:rsid w:val="00057B61"/>
    <w:rsid w:val="00057D24"/>
    <w:rsid w:val="000614EC"/>
    <w:rsid w:val="0006308C"/>
    <w:rsid w:val="00064AFB"/>
    <w:rsid w:val="000657A7"/>
    <w:rsid w:val="00065C87"/>
    <w:rsid w:val="00067BE4"/>
    <w:rsid w:val="00070460"/>
    <w:rsid w:val="00070D26"/>
    <w:rsid w:val="000712A8"/>
    <w:rsid w:val="000725CF"/>
    <w:rsid w:val="00075B76"/>
    <w:rsid w:val="000762DA"/>
    <w:rsid w:val="00082FBF"/>
    <w:rsid w:val="000842F8"/>
    <w:rsid w:val="00084F59"/>
    <w:rsid w:val="00086BB3"/>
    <w:rsid w:val="00087FA5"/>
    <w:rsid w:val="000923DE"/>
    <w:rsid w:val="00095BA9"/>
    <w:rsid w:val="000A082C"/>
    <w:rsid w:val="000A457F"/>
    <w:rsid w:val="000A5E96"/>
    <w:rsid w:val="000B063C"/>
    <w:rsid w:val="000B08F5"/>
    <w:rsid w:val="000B1BBF"/>
    <w:rsid w:val="000B20BA"/>
    <w:rsid w:val="000B3228"/>
    <w:rsid w:val="000B661D"/>
    <w:rsid w:val="000C0F00"/>
    <w:rsid w:val="000C1583"/>
    <w:rsid w:val="000C47D7"/>
    <w:rsid w:val="000C5A63"/>
    <w:rsid w:val="000C738A"/>
    <w:rsid w:val="000D00EF"/>
    <w:rsid w:val="000D114E"/>
    <w:rsid w:val="000D120F"/>
    <w:rsid w:val="000D1525"/>
    <w:rsid w:val="000D4E46"/>
    <w:rsid w:val="000D695B"/>
    <w:rsid w:val="000E22A4"/>
    <w:rsid w:val="000E241B"/>
    <w:rsid w:val="000E3207"/>
    <w:rsid w:val="000E3B74"/>
    <w:rsid w:val="000E6AEC"/>
    <w:rsid w:val="000F1849"/>
    <w:rsid w:val="000F2361"/>
    <w:rsid w:val="000F3E96"/>
    <w:rsid w:val="000F4335"/>
    <w:rsid w:val="000F5773"/>
    <w:rsid w:val="00100194"/>
    <w:rsid w:val="00104330"/>
    <w:rsid w:val="001043EC"/>
    <w:rsid w:val="00104E58"/>
    <w:rsid w:val="00106A00"/>
    <w:rsid w:val="00111751"/>
    <w:rsid w:val="00114911"/>
    <w:rsid w:val="00114C20"/>
    <w:rsid w:val="001231E1"/>
    <w:rsid w:val="001233B3"/>
    <w:rsid w:val="0012457C"/>
    <w:rsid w:val="00124FE3"/>
    <w:rsid w:val="0012561D"/>
    <w:rsid w:val="00126AAF"/>
    <w:rsid w:val="0012706A"/>
    <w:rsid w:val="00130187"/>
    <w:rsid w:val="00130ECE"/>
    <w:rsid w:val="00132A66"/>
    <w:rsid w:val="00136A23"/>
    <w:rsid w:val="00137CC0"/>
    <w:rsid w:val="00141CB2"/>
    <w:rsid w:val="001448D9"/>
    <w:rsid w:val="00144ED5"/>
    <w:rsid w:val="00160416"/>
    <w:rsid w:val="00162D45"/>
    <w:rsid w:val="00165BF6"/>
    <w:rsid w:val="00165CDD"/>
    <w:rsid w:val="00172D6D"/>
    <w:rsid w:val="001734C6"/>
    <w:rsid w:val="001757DB"/>
    <w:rsid w:val="00175A85"/>
    <w:rsid w:val="001771F4"/>
    <w:rsid w:val="00177414"/>
    <w:rsid w:val="0018013F"/>
    <w:rsid w:val="0018053B"/>
    <w:rsid w:val="00182F74"/>
    <w:rsid w:val="00184209"/>
    <w:rsid w:val="0018482C"/>
    <w:rsid w:val="001864F0"/>
    <w:rsid w:val="001871F3"/>
    <w:rsid w:val="001873B6"/>
    <w:rsid w:val="00187702"/>
    <w:rsid w:val="0019281B"/>
    <w:rsid w:val="001928FD"/>
    <w:rsid w:val="00194979"/>
    <w:rsid w:val="001960DF"/>
    <w:rsid w:val="001967E3"/>
    <w:rsid w:val="00197EA5"/>
    <w:rsid w:val="001A06EF"/>
    <w:rsid w:val="001A1BF3"/>
    <w:rsid w:val="001A2370"/>
    <w:rsid w:val="001A5699"/>
    <w:rsid w:val="001B1F3B"/>
    <w:rsid w:val="001B5C13"/>
    <w:rsid w:val="001B6B27"/>
    <w:rsid w:val="001B6F25"/>
    <w:rsid w:val="001C1527"/>
    <w:rsid w:val="001C4ECF"/>
    <w:rsid w:val="001C530A"/>
    <w:rsid w:val="001C5559"/>
    <w:rsid w:val="001D0BBB"/>
    <w:rsid w:val="001D2D00"/>
    <w:rsid w:val="001D4684"/>
    <w:rsid w:val="001D6DCF"/>
    <w:rsid w:val="001D743D"/>
    <w:rsid w:val="001E3397"/>
    <w:rsid w:val="001E3A2E"/>
    <w:rsid w:val="001E3CB4"/>
    <w:rsid w:val="001E3E7E"/>
    <w:rsid w:val="001F2B6D"/>
    <w:rsid w:val="001F5D5D"/>
    <w:rsid w:val="001F6526"/>
    <w:rsid w:val="002004B9"/>
    <w:rsid w:val="00202388"/>
    <w:rsid w:val="0020478C"/>
    <w:rsid w:val="00205943"/>
    <w:rsid w:val="0021061D"/>
    <w:rsid w:val="00211BF0"/>
    <w:rsid w:val="002147CE"/>
    <w:rsid w:val="00216D8B"/>
    <w:rsid w:val="00220881"/>
    <w:rsid w:val="00221020"/>
    <w:rsid w:val="00221E20"/>
    <w:rsid w:val="00221F65"/>
    <w:rsid w:val="00222803"/>
    <w:rsid w:val="0023069C"/>
    <w:rsid w:val="002306EF"/>
    <w:rsid w:val="00233DBF"/>
    <w:rsid w:val="00234D10"/>
    <w:rsid w:val="002360AC"/>
    <w:rsid w:val="00241746"/>
    <w:rsid w:val="0024284A"/>
    <w:rsid w:val="002441AA"/>
    <w:rsid w:val="002506E8"/>
    <w:rsid w:val="00256E85"/>
    <w:rsid w:val="00260075"/>
    <w:rsid w:val="00260355"/>
    <w:rsid w:val="00261068"/>
    <w:rsid w:val="00262B30"/>
    <w:rsid w:val="002630CC"/>
    <w:rsid w:val="00264FEB"/>
    <w:rsid w:val="00271CB9"/>
    <w:rsid w:val="002739C0"/>
    <w:rsid w:val="00276D23"/>
    <w:rsid w:val="00277F18"/>
    <w:rsid w:val="00284EE7"/>
    <w:rsid w:val="002927FF"/>
    <w:rsid w:val="00293876"/>
    <w:rsid w:val="00297ABE"/>
    <w:rsid w:val="002A2202"/>
    <w:rsid w:val="002A30EE"/>
    <w:rsid w:val="002A36DB"/>
    <w:rsid w:val="002A3A5D"/>
    <w:rsid w:val="002A6E28"/>
    <w:rsid w:val="002B22E2"/>
    <w:rsid w:val="002B6A00"/>
    <w:rsid w:val="002C2388"/>
    <w:rsid w:val="002C722D"/>
    <w:rsid w:val="002C7683"/>
    <w:rsid w:val="002D0427"/>
    <w:rsid w:val="002D2BED"/>
    <w:rsid w:val="002E0A76"/>
    <w:rsid w:val="002E5172"/>
    <w:rsid w:val="002E54A8"/>
    <w:rsid w:val="002E65A0"/>
    <w:rsid w:val="002F229D"/>
    <w:rsid w:val="003014D9"/>
    <w:rsid w:val="003070D9"/>
    <w:rsid w:val="003111A2"/>
    <w:rsid w:val="00311577"/>
    <w:rsid w:val="00313FAB"/>
    <w:rsid w:val="0031513E"/>
    <w:rsid w:val="00316C7C"/>
    <w:rsid w:val="00317B2A"/>
    <w:rsid w:val="00324DE8"/>
    <w:rsid w:val="0032623B"/>
    <w:rsid w:val="00326FC2"/>
    <w:rsid w:val="003327CC"/>
    <w:rsid w:val="003339AC"/>
    <w:rsid w:val="00335348"/>
    <w:rsid w:val="003369AD"/>
    <w:rsid w:val="0033702D"/>
    <w:rsid w:val="00343955"/>
    <w:rsid w:val="00345A41"/>
    <w:rsid w:val="00350649"/>
    <w:rsid w:val="00352BAC"/>
    <w:rsid w:val="00352D9F"/>
    <w:rsid w:val="00354066"/>
    <w:rsid w:val="003548E7"/>
    <w:rsid w:val="00356F8E"/>
    <w:rsid w:val="00360636"/>
    <w:rsid w:val="0036214F"/>
    <w:rsid w:val="00364DA9"/>
    <w:rsid w:val="00365D69"/>
    <w:rsid w:val="00367417"/>
    <w:rsid w:val="003679AA"/>
    <w:rsid w:val="00377217"/>
    <w:rsid w:val="003779A3"/>
    <w:rsid w:val="003813D9"/>
    <w:rsid w:val="0038158F"/>
    <w:rsid w:val="00384FE2"/>
    <w:rsid w:val="0038588A"/>
    <w:rsid w:val="00392EE7"/>
    <w:rsid w:val="00394720"/>
    <w:rsid w:val="00396D8C"/>
    <w:rsid w:val="003972F2"/>
    <w:rsid w:val="003973C9"/>
    <w:rsid w:val="003A7C0B"/>
    <w:rsid w:val="003A7CE7"/>
    <w:rsid w:val="003B00BB"/>
    <w:rsid w:val="003B0122"/>
    <w:rsid w:val="003B180D"/>
    <w:rsid w:val="003B3CCF"/>
    <w:rsid w:val="003B5B80"/>
    <w:rsid w:val="003B6465"/>
    <w:rsid w:val="003C3BE3"/>
    <w:rsid w:val="003C4AAF"/>
    <w:rsid w:val="003C4BD4"/>
    <w:rsid w:val="003C7440"/>
    <w:rsid w:val="003C7DC5"/>
    <w:rsid w:val="003C7F8E"/>
    <w:rsid w:val="003D53FA"/>
    <w:rsid w:val="003D61BF"/>
    <w:rsid w:val="003D721E"/>
    <w:rsid w:val="003E15EA"/>
    <w:rsid w:val="003E7325"/>
    <w:rsid w:val="003F109A"/>
    <w:rsid w:val="003F1B8F"/>
    <w:rsid w:val="003F2356"/>
    <w:rsid w:val="003F2E3A"/>
    <w:rsid w:val="003F3B59"/>
    <w:rsid w:val="003F474A"/>
    <w:rsid w:val="00403FE3"/>
    <w:rsid w:val="00404090"/>
    <w:rsid w:val="00405657"/>
    <w:rsid w:val="00406B56"/>
    <w:rsid w:val="00410CA6"/>
    <w:rsid w:val="00414CF7"/>
    <w:rsid w:val="00415C5E"/>
    <w:rsid w:val="00420426"/>
    <w:rsid w:val="004219C9"/>
    <w:rsid w:val="00422447"/>
    <w:rsid w:val="0042262E"/>
    <w:rsid w:val="00422C36"/>
    <w:rsid w:val="004230A2"/>
    <w:rsid w:val="004255D6"/>
    <w:rsid w:val="004318C4"/>
    <w:rsid w:val="00432F57"/>
    <w:rsid w:val="004344A8"/>
    <w:rsid w:val="00434894"/>
    <w:rsid w:val="0044294D"/>
    <w:rsid w:val="0044551B"/>
    <w:rsid w:val="004459E2"/>
    <w:rsid w:val="00447772"/>
    <w:rsid w:val="00454F83"/>
    <w:rsid w:val="00460544"/>
    <w:rsid w:val="00462EFC"/>
    <w:rsid w:val="00463454"/>
    <w:rsid w:val="00464105"/>
    <w:rsid w:val="00466536"/>
    <w:rsid w:val="00466BC7"/>
    <w:rsid w:val="00466BDB"/>
    <w:rsid w:val="00471699"/>
    <w:rsid w:val="0047523F"/>
    <w:rsid w:val="00476AB6"/>
    <w:rsid w:val="00482AB2"/>
    <w:rsid w:val="00492BB0"/>
    <w:rsid w:val="00495816"/>
    <w:rsid w:val="004A0563"/>
    <w:rsid w:val="004A0752"/>
    <w:rsid w:val="004A2D2A"/>
    <w:rsid w:val="004A4158"/>
    <w:rsid w:val="004A4CE7"/>
    <w:rsid w:val="004A60D3"/>
    <w:rsid w:val="004A632D"/>
    <w:rsid w:val="004B1036"/>
    <w:rsid w:val="004B56C5"/>
    <w:rsid w:val="004B61DF"/>
    <w:rsid w:val="004B65AE"/>
    <w:rsid w:val="004B67C8"/>
    <w:rsid w:val="004B7888"/>
    <w:rsid w:val="004C4407"/>
    <w:rsid w:val="004C6C58"/>
    <w:rsid w:val="004C74DD"/>
    <w:rsid w:val="004C783E"/>
    <w:rsid w:val="004D33CF"/>
    <w:rsid w:val="004D621F"/>
    <w:rsid w:val="004E1E76"/>
    <w:rsid w:val="004E2F24"/>
    <w:rsid w:val="004E7C9D"/>
    <w:rsid w:val="004F0C19"/>
    <w:rsid w:val="004F2A10"/>
    <w:rsid w:val="004F69EC"/>
    <w:rsid w:val="005005A4"/>
    <w:rsid w:val="00503828"/>
    <w:rsid w:val="00503A3C"/>
    <w:rsid w:val="00505E46"/>
    <w:rsid w:val="005118B5"/>
    <w:rsid w:val="00515FA7"/>
    <w:rsid w:val="00523651"/>
    <w:rsid w:val="00525C22"/>
    <w:rsid w:val="00526878"/>
    <w:rsid w:val="00527590"/>
    <w:rsid w:val="0053246E"/>
    <w:rsid w:val="00533731"/>
    <w:rsid w:val="00540D39"/>
    <w:rsid w:val="00545F52"/>
    <w:rsid w:val="005464CF"/>
    <w:rsid w:val="0055244A"/>
    <w:rsid w:val="0055244B"/>
    <w:rsid w:val="005555C9"/>
    <w:rsid w:val="00557B26"/>
    <w:rsid w:val="00560469"/>
    <w:rsid w:val="00560DED"/>
    <w:rsid w:val="005637E3"/>
    <w:rsid w:val="00563E10"/>
    <w:rsid w:val="00563EF0"/>
    <w:rsid w:val="00563EFF"/>
    <w:rsid w:val="005653AC"/>
    <w:rsid w:val="005661EA"/>
    <w:rsid w:val="0056650D"/>
    <w:rsid w:val="00570625"/>
    <w:rsid w:val="00570D1E"/>
    <w:rsid w:val="00570FFE"/>
    <w:rsid w:val="005713CA"/>
    <w:rsid w:val="005738FC"/>
    <w:rsid w:val="0057456C"/>
    <w:rsid w:val="00574A93"/>
    <w:rsid w:val="00576511"/>
    <w:rsid w:val="00582060"/>
    <w:rsid w:val="00585F8B"/>
    <w:rsid w:val="00586475"/>
    <w:rsid w:val="00590601"/>
    <w:rsid w:val="00592247"/>
    <w:rsid w:val="0059243B"/>
    <w:rsid w:val="0059762F"/>
    <w:rsid w:val="005A34B3"/>
    <w:rsid w:val="005A4E49"/>
    <w:rsid w:val="005A503A"/>
    <w:rsid w:val="005B1AE7"/>
    <w:rsid w:val="005B275A"/>
    <w:rsid w:val="005B3AA4"/>
    <w:rsid w:val="005B49D9"/>
    <w:rsid w:val="005B54C7"/>
    <w:rsid w:val="005B6C06"/>
    <w:rsid w:val="005B7A33"/>
    <w:rsid w:val="005C0698"/>
    <w:rsid w:val="005C135E"/>
    <w:rsid w:val="005C49C3"/>
    <w:rsid w:val="005C6256"/>
    <w:rsid w:val="005C66CF"/>
    <w:rsid w:val="005D071C"/>
    <w:rsid w:val="005D16CA"/>
    <w:rsid w:val="005D2260"/>
    <w:rsid w:val="005D5E2F"/>
    <w:rsid w:val="005E1C4F"/>
    <w:rsid w:val="005E31ED"/>
    <w:rsid w:val="005E492B"/>
    <w:rsid w:val="005E6CF7"/>
    <w:rsid w:val="005E7BCF"/>
    <w:rsid w:val="005F053B"/>
    <w:rsid w:val="005F2E0C"/>
    <w:rsid w:val="005F69A8"/>
    <w:rsid w:val="00600411"/>
    <w:rsid w:val="00601F92"/>
    <w:rsid w:val="00603FD3"/>
    <w:rsid w:val="00610330"/>
    <w:rsid w:val="00611CC9"/>
    <w:rsid w:val="006142AC"/>
    <w:rsid w:val="00614854"/>
    <w:rsid w:val="00614D80"/>
    <w:rsid w:val="00621652"/>
    <w:rsid w:val="00622AC6"/>
    <w:rsid w:val="006231F5"/>
    <w:rsid w:val="00624D12"/>
    <w:rsid w:val="00625D65"/>
    <w:rsid w:val="00630D8C"/>
    <w:rsid w:val="00631D30"/>
    <w:rsid w:val="006325D6"/>
    <w:rsid w:val="00633430"/>
    <w:rsid w:val="006336B0"/>
    <w:rsid w:val="00635B38"/>
    <w:rsid w:val="00635E1A"/>
    <w:rsid w:val="00637135"/>
    <w:rsid w:val="006425E7"/>
    <w:rsid w:val="006438B4"/>
    <w:rsid w:val="006465CF"/>
    <w:rsid w:val="00647210"/>
    <w:rsid w:val="006502B6"/>
    <w:rsid w:val="006526E3"/>
    <w:rsid w:val="00653F6B"/>
    <w:rsid w:val="00655304"/>
    <w:rsid w:val="00655930"/>
    <w:rsid w:val="0065605D"/>
    <w:rsid w:val="006563AC"/>
    <w:rsid w:val="00661E24"/>
    <w:rsid w:val="006633C1"/>
    <w:rsid w:val="00663DA7"/>
    <w:rsid w:val="006678D3"/>
    <w:rsid w:val="00671886"/>
    <w:rsid w:val="006758F3"/>
    <w:rsid w:val="0067769F"/>
    <w:rsid w:val="00677FB1"/>
    <w:rsid w:val="0068354E"/>
    <w:rsid w:val="0068418C"/>
    <w:rsid w:val="00684D9E"/>
    <w:rsid w:val="0068780C"/>
    <w:rsid w:val="0069175D"/>
    <w:rsid w:val="006A0395"/>
    <w:rsid w:val="006A53C1"/>
    <w:rsid w:val="006B4677"/>
    <w:rsid w:val="006B6BC9"/>
    <w:rsid w:val="006C602B"/>
    <w:rsid w:val="006D5474"/>
    <w:rsid w:val="006D58E1"/>
    <w:rsid w:val="006D61BD"/>
    <w:rsid w:val="006D7089"/>
    <w:rsid w:val="006E03EF"/>
    <w:rsid w:val="006F1CC5"/>
    <w:rsid w:val="006F2BC3"/>
    <w:rsid w:val="006F5BBE"/>
    <w:rsid w:val="00700EAF"/>
    <w:rsid w:val="007020E0"/>
    <w:rsid w:val="0070215A"/>
    <w:rsid w:val="00704465"/>
    <w:rsid w:val="00704A88"/>
    <w:rsid w:val="007066B0"/>
    <w:rsid w:val="00706DF7"/>
    <w:rsid w:val="00714A49"/>
    <w:rsid w:val="00715B0D"/>
    <w:rsid w:val="00720F6F"/>
    <w:rsid w:val="0072377C"/>
    <w:rsid w:val="00723E3C"/>
    <w:rsid w:val="007249B9"/>
    <w:rsid w:val="00726716"/>
    <w:rsid w:val="00726AFC"/>
    <w:rsid w:val="00732385"/>
    <w:rsid w:val="0073334A"/>
    <w:rsid w:val="00737EDE"/>
    <w:rsid w:val="00740C82"/>
    <w:rsid w:val="00742D90"/>
    <w:rsid w:val="00745623"/>
    <w:rsid w:val="00746742"/>
    <w:rsid w:val="00747042"/>
    <w:rsid w:val="0074707A"/>
    <w:rsid w:val="007512B7"/>
    <w:rsid w:val="007609CD"/>
    <w:rsid w:val="00764BEE"/>
    <w:rsid w:val="00767346"/>
    <w:rsid w:val="007742A7"/>
    <w:rsid w:val="00780065"/>
    <w:rsid w:val="00781D55"/>
    <w:rsid w:val="007821E4"/>
    <w:rsid w:val="00782A44"/>
    <w:rsid w:val="0078391C"/>
    <w:rsid w:val="00784C15"/>
    <w:rsid w:val="007913FE"/>
    <w:rsid w:val="00791EDA"/>
    <w:rsid w:val="007925C5"/>
    <w:rsid w:val="00792C61"/>
    <w:rsid w:val="0079709B"/>
    <w:rsid w:val="007976F0"/>
    <w:rsid w:val="00797FC9"/>
    <w:rsid w:val="007A1EB5"/>
    <w:rsid w:val="007A2A65"/>
    <w:rsid w:val="007A5E19"/>
    <w:rsid w:val="007A70F8"/>
    <w:rsid w:val="007A7C8C"/>
    <w:rsid w:val="007B08A7"/>
    <w:rsid w:val="007B0C8A"/>
    <w:rsid w:val="007B2B57"/>
    <w:rsid w:val="007C0658"/>
    <w:rsid w:val="007C1079"/>
    <w:rsid w:val="007C344F"/>
    <w:rsid w:val="007C3BD4"/>
    <w:rsid w:val="007C4B5D"/>
    <w:rsid w:val="007C5D86"/>
    <w:rsid w:val="007C5DB0"/>
    <w:rsid w:val="007C605A"/>
    <w:rsid w:val="007C75BE"/>
    <w:rsid w:val="007D4560"/>
    <w:rsid w:val="007D461E"/>
    <w:rsid w:val="007D5022"/>
    <w:rsid w:val="007E11A6"/>
    <w:rsid w:val="007E2168"/>
    <w:rsid w:val="007E6F64"/>
    <w:rsid w:val="007F074B"/>
    <w:rsid w:val="007F333A"/>
    <w:rsid w:val="007F369D"/>
    <w:rsid w:val="00802E24"/>
    <w:rsid w:val="00803B98"/>
    <w:rsid w:val="0080411F"/>
    <w:rsid w:val="008049A8"/>
    <w:rsid w:val="00807837"/>
    <w:rsid w:val="00815690"/>
    <w:rsid w:val="0081668F"/>
    <w:rsid w:val="00816BD7"/>
    <w:rsid w:val="008211DF"/>
    <w:rsid w:val="008229C7"/>
    <w:rsid w:val="00823B0D"/>
    <w:rsid w:val="0082460B"/>
    <w:rsid w:val="0082560B"/>
    <w:rsid w:val="00827BA3"/>
    <w:rsid w:val="0083055F"/>
    <w:rsid w:val="00830DEB"/>
    <w:rsid w:val="00833629"/>
    <w:rsid w:val="00835946"/>
    <w:rsid w:val="00835C10"/>
    <w:rsid w:val="0084070B"/>
    <w:rsid w:val="00840BC6"/>
    <w:rsid w:val="00842E40"/>
    <w:rsid w:val="0084356C"/>
    <w:rsid w:val="00846545"/>
    <w:rsid w:val="0085167F"/>
    <w:rsid w:val="008518E2"/>
    <w:rsid w:val="0085744F"/>
    <w:rsid w:val="0086293E"/>
    <w:rsid w:val="00864904"/>
    <w:rsid w:val="00871143"/>
    <w:rsid w:val="00872BB6"/>
    <w:rsid w:val="00874273"/>
    <w:rsid w:val="00874FD7"/>
    <w:rsid w:val="00874FE7"/>
    <w:rsid w:val="00875ABB"/>
    <w:rsid w:val="00876923"/>
    <w:rsid w:val="00883AE3"/>
    <w:rsid w:val="00883C0A"/>
    <w:rsid w:val="00884504"/>
    <w:rsid w:val="00892854"/>
    <w:rsid w:val="008945BE"/>
    <w:rsid w:val="0089700F"/>
    <w:rsid w:val="00897C34"/>
    <w:rsid w:val="008A155F"/>
    <w:rsid w:val="008A77B0"/>
    <w:rsid w:val="008A77B7"/>
    <w:rsid w:val="008A7D30"/>
    <w:rsid w:val="008B40DB"/>
    <w:rsid w:val="008B7693"/>
    <w:rsid w:val="008C2E10"/>
    <w:rsid w:val="008C43F3"/>
    <w:rsid w:val="008C4AF6"/>
    <w:rsid w:val="008C5B10"/>
    <w:rsid w:val="008C79C7"/>
    <w:rsid w:val="008D17F2"/>
    <w:rsid w:val="008D190A"/>
    <w:rsid w:val="008D33BB"/>
    <w:rsid w:val="008D5FA1"/>
    <w:rsid w:val="008D69AC"/>
    <w:rsid w:val="008D6CAE"/>
    <w:rsid w:val="008D77B7"/>
    <w:rsid w:val="008E1579"/>
    <w:rsid w:val="008E1D3D"/>
    <w:rsid w:val="008E6AC4"/>
    <w:rsid w:val="008F0670"/>
    <w:rsid w:val="008F1DD0"/>
    <w:rsid w:val="008F292D"/>
    <w:rsid w:val="008F3E13"/>
    <w:rsid w:val="008F7E81"/>
    <w:rsid w:val="0090302F"/>
    <w:rsid w:val="009058D9"/>
    <w:rsid w:val="0090650F"/>
    <w:rsid w:val="009119CF"/>
    <w:rsid w:val="00913380"/>
    <w:rsid w:val="00915482"/>
    <w:rsid w:val="00922442"/>
    <w:rsid w:val="00922B86"/>
    <w:rsid w:val="0092454C"/>
    <w:rsid w:val="009259AE"/>
    <w:rsid w:val="00935AD4"/>
    <w:rsid w:val="00947B9A"/>
    <w:rsid w:val="0095047B"/>
    <w:rsid w:val="00950DFC"/>
    <w:rsid w:val="009546F1"/>
    <w:rsid w:val="00954CBD"/>
    <w:rsid w:val="00960DB8"/>
    <w:rsid w:val="00962ABE"/>
    <w:rsid w:val="00964CA8"/>
    <w:rsid w:val="009658C5"/>
    <w:rsid w:val="00972B87"/>
    <w:rsid w:val="00975979"/>
    <w:rsid w:val="00976CF0"/>
    <w:rsid w:val="00986813"/>
    <w:rsid w:val="00986A92"/>
    <w:rsid w:val="009879C9"/>
    <w:rsid w:val="009879CC"/>
    <w:rsid w:val="009942DC"/>
    <w:rsid w:val="00994361"/>
    <w:rsid w:val="00994A05"/>
    <w:rsid w:val="00995A90"/>
    <w:rsid w:val="00997643"/>
    <w:rsid w:val="00997DA4"/>
    <w:rsid w:val="009A1673"/>
    <w:rsid w:val="009A1A61"/>
    <w:rsid w:val="009A7EE7"/>
    <w:rsid w:val="009B0493"/>
    <w:rsid w:val="009B356A"/>
    <w:rsid w:val="009B373C"/>
    <w:rsid w:val="009B3B32"/>
    <w:rsid w:val="009B459F"/>
    <w:rsid w:val="009C58FE"/>
    <w:rsid w:val="009D0CAB"/>
    <w:rsid w:val="009D3153"/>
    <w:rsid w:val="009D5D06"/>
    <w:rsid w:val="009D778B"/>
    <w:rsid w:val="009E23D0"/>
    <w:rsid w:val="009E3958"/>
    <w:rsid w:val="009F159B"/>
    <w:rsid w:val="009F4C55"/>
    <w:rsid w:val="009F50D7"/>
    <w:rsid w:val="009F6C3B"/>
    <w:rsid w:val="00A0051A"/>
    <w:rsid w:val="00A02366"/>
    <w:rsid w:val="00A108FB"/>
    <w:rsid w:val="00A14312"/>
    <w:rsid w:val="00A14E53"/>
    <w:rsid w:val="00A24BB6"/>
    <w:rsid w:val="00A2556D"/>
    <w:rsid w:val="00A2747E"/>
    <w:rsid w:val="00A27B2A"/>
    <w:rsid w:val="00A27CF7"/>
    <w:rsid w:val="00A30A97"/>
    <w:rsid w:val="00A30BDC"/>
    <w:rsid w:val="00A346DA"/>
    <w:rsid w:val="00A34B01"/>
    <w:rsid w:val="00A37189"/>
    <w:rsid w:val="00A40348"/>
    <w:rsid w:val="00A40578"/>
    <w:rsid w:val="00A42A36"/>
    <w:rsid w:val="00A44212"/>
    <w:rsid w:val="00A44568"/>
    <w:rsid w:val="00A46EF4"/>
    <w:rsid w:val="00A520F1"/>
    <w:rsid w:val="00A523E7"/>
    <w:rsid w:val="00A541EE"/>
    <w:rsid w:val="00A55F9C"/>
    <w:rsid w:val="00A6120A"/>
    <w:rsid w:val="00A64BF9"/>
    <w:rsid w:val="00A672A3"/>
    <w:rsid w:val="00A760FC"/>
    <w:rsid w:val="00A80C5E"/>
    <w:rsid w:val="00A82EBD"/>
    <w:rsid w:val="00A83038"/>
    <w:rsid w:val="00A84F1A"/>
    <w:rsid w:val="00A85A57"/>
    <w:rsid w:val="00A8744F"/>
    <w:rsid w:val="00A965F0"/>
    <w:rsid w:val="00A977DE"/>
    <w:rsid w:val="00AA1EB1"/>
    <w:rsid w:val="00AA265E"/>
    <w:rsid w:val="00AA301E"/>
    <w:rsid w:val="00AA3706"/>
    <w:rsid w:val="00AA3BF1"/>
    <w:rsid w:val="00AA3CF9"/>
    <w:rsid w:val="00AA4395"/>
    <w:rsid w:val="00AA4A24"/>
    <w:rsid w:val="00AA5B13"/>
    <w:rsid w:val="00AA78D7"/>
    <w:rsid w:val="00AB0724"/>
    <w:rsid w:val="00AB0EFB"/>
    <w:rsid w:val="00AB31B3"/>
    <w:rsid w:val="00AB7151"/>
    <w:rsid w:val="00AC4A8A"/>
    <w:rsid w:val="00AC4AEF"/>
    <w:rsid w:val="00AC7153"/>
    <w:rsid w:val="00AC7BB7"/>
    <w:rsid w:val="00AD310F"/>
    <w:rsid w:val="00AD3333"/>
    <w:rsid w:val="00AD3416"/>
    <w:rsid w:val="00AD751C"/>
    <w:rsid w:val="00AD78B3"/>
    <w:rsid w:val="00AE148D"/>
    <w:rsid w:val="00AE6A51"/>
    <w:rsid w:val="00AE7C20"/>
    <w:rsid w:val="00AF0CAD"/>
    <w:rsid w:val="00AF2756"/>
    <w:rsid w:val="00B00C09"/>
    <w:rsid w:val="00B0141C"/>
    <w:rsid w:val="00B01DC6"/>
    <w:rsid w:val="00B01E72"/>
    <w:rsid w:val="00B02C4F"/>
    <w:rsid w:val="00B04E20"/>
    <w:rsid w:val="00B067A0"/>
    <w:rsid w:val="00B104E6"/>
    <w:rsid w:val="00B12169"/>
    <w:rsid w:val="00B12CAC"/>
    <w:rsid w:val="00B13751"/>
    <w:rsid w:val="00B16C40"/>
    <w:rsid w:val="00B16DD1"/>
    <w:rsid w:val="00B20F75"/>
    <w:rsid w:val="00B2213A"/>
    <w:rsid w:val="00B22EA2"/>
    <w:rsid w:val="00B23366"/>
    <w:rsid w:val="00B24AFB"/>
    <w:rsid w:val="00B34BFE"/>
    <w:rsid w:val="00B3723F"/>
    <w:rsid w:val="00B3763B"/>
    <w:rsid w:val="00B40018"/>
    <w:rsid w:val="00B40D8F"/>
    <w:rsid w:val="00B41FA9"/>
    <w:rsid w:val="00B42D2D"/>
    <w:rsid w:val="00B43646"/>
    <w:rsid w:val="00B45902"/>
    <w:rsid w:val="00B45A8B"/>
    <w:rsid w:val="00B4794D"/>
    <w:rsid w:val="00B53326"/>
    <w:rsid w:val="00B5709D"/>
    <w:rsid w:val="00B6161C"/>
    <w:rsid w:val="00B641B8"/>
    <w:rsid w:val="00B64900"/>
    <w:rsid w:val="00B66ADA"/>
    <w:rsid w:val="00B7102E"/>
    <w:rsid w:val="00B72264"/>
    <w:rsid w:val="00B802A6"/>
    <w:rsid w:val="00B82168"/>
    <w:rsid w:val="00B8233E"/>
    <w:rsid w:val="00B84611"/>
    <w:rsid w:val="00B91C3C"/>
    <w:rsid w:val="00B92570"/>
    <w:rsid w:val="00B94481"/>
    <w:rsid w:val="00B95989"/>
    <w:rsid w:val="00B97D18"/>
    <w:rsid w:val="00BA317A"/>
    <w:rsid w:val="00BA506C"/>
    <w:rsid w:val="00BA564A"/>
    <w:rsid w:val="00BB0613"/>
    <w:rsid w:val="00BB2C43"/>
    <w:rsid w:val="00BB3082"/>
    <w:rsid w:val="00BB4FF6"/>
    <w:rsid w:val="00BB7953"/>
    <w:rsid w:val="00BC1388"/>
    <w:rsid w:val="00BC1D31"/>
    <w:rsid w:val="00BC1D42"/>
    <w:rsid w:val="00BC2A81"/>
    <w:rsid w:val="00BC4785"/>
    <w:rsid w:val="00BC4F01"/>
    <w:rsid w:val="00BC5F50"/>
    <w:rsid w:val="00BC74D3"/>
    <w:rsid w:val="00BD19CB"/>
    <w:rsid w:val="00BD5B23"/>
    <w:rsid w:val="00BE5D27"/>
    <w:rsid w:val="00BE6A86"/>
    <w:rsid w:val="00BF1126"/>
    <w:rsid w:val="00BF45B4"/>
    <w:rsid w:val="00BF4D69"/>
    <w:rsid w:val="00BF4ED9"/>
    <w:rsid w:val="00BF6EC4"/>
    <w:rsid w:val="00C00431"/>
    <w:rsid w:val="00C01B0E"/>
    <w:rsid w:val="00C04EC3"/>
    <w:rsid w:val="00C06EE8"/>
    <w:rsid w:val="00C13BF5"/>
    <w:rsid w:val="00C15C86"/>
    <w:rsid w:val="00C16280"/>
    <w:rsid w:val="00C21CB5"/>
    <w:rsid w:val="00C22899"/>
    <w:rsid w:val="00C2355F"/>
    <w:rsid w:val="00C25BA2"/>
    <w:rsid w:val="00C278FB"/>
    <w:rsid w:val="00C27A94"/>
    <w:rsid w:val="00C362C2"/>
    <w:rsid w:val="00C42537"/>
    <w:rsid w:val="00C54578"/>
    <w:rsid w:val="00C571F7"/>
    <w:rsid w:val="00C6037B"/>
    <w:rsid w:val="00C613CE"/>
    <w:rsid w:val="00C6237B"/>
    <w:rsid w:val="00C62407"/>
    <w:rsid w:val="00C637EF"/>
    <w:rsid w:val="00C6418F"/>
    <w:rsid w:val="00C65EC9"/>
    <w:rsid w:val="00C65F9B"/>
    <w:rsid w:val="00C66115"/>
    <w:rsid w:val="00C66F7D"/>
    <w:rsid w:val="00C67242"/>
    <w:rsid w:val="00C70879"/>
    <w:rsid w:val="00C70A09"/>
    <w:rsid w:val="00C72EB8"/>
    <w:rsid w:val="00C748B9"/>
    <w:rsid w:val="00C7492A"/>
    <w:rsid w:val="00C74D9A"/>
    <w:rsid w:val="00C75CB0"/>
    <w:rsid w:val="00C77850"/>
    <w:rsid w:val="00C77A50"/>
    <w:rsid w:val="00C81F9F"/>
    <w:rsid w:val="00C9119D"/>
    <w:rsid w:val="00C92DAF"/>
    <w:rsid w:val="00CA0F45"/>
    <w:rsid w:val="00CA2589"/>
    <w:rsid w:val="00CB1703"/>
    <w:rsid w:val="00CC1147"/>
    <w:rsid w:val="00CC4FB2"/>
    <w:rsid w:val="00CC5707"/>
    <w:rsid w:val="00CC59D8"/>
    <w:rsid w:val="00CC6FE4"/>
    <w:rsid w:val="00CD0078"/>
    <w:rsid w:val="00CD0C47"/>
    <w:rsid w:val="00CD70A8"/>
    <w:rsid w:val="00CE3319"/>
    <w:rsid w:val="00CE5CEE"/>
    <w:rsid w:val="00CE6F37"/>
    <w:rsid w:val="00CF1394"/>
    <w:rsid w:val="00CF25CD"/>
    <w:rsid w:val="00CF311E"/>
    <w:rsid w:val="00CF3CFA"/>
    <w:rsid w:val="00CF5291"/>
    <w:rsid w:val="00CF5BD9"/>
    <w:rsid w:val="00CF790D"/>
    <w:rsid w:val="00CF7D9D"/>
    <w:rsid w:val="00D005AB"/>
    <w:rsid w:val="00D00D83"/>
    <w:rsid w:val="00D01CF6"/>
    <w:rsid w:val="00D03273"/>
    <w:rsid w:val="00D056DD"/>
    <w:rsid w:val="00D07E56"/>
    <w:rsid w:val="00D100E7"/>
    <w:rsid w:val="00D10B29"/>
    <w:rsid w:val="00D1428B"/>
    <w:rsid w:val="00D263FD"/>
    <w:rsid w:val="00D27279"/>
    <w:rsid w:val="00D30919"/>
    <w:rsid w:val="00D30CB8"/>
    <w:rsid w:val="00D36A61"/>
    <w:rsid w:val="00D37162"/>
    <w:rsid w:val="00D4127C"/>
    <w:rsid w:val="00D44867"/>
    <w:rsid w:val="00D45664"/>
    <w:rsid w:val="00D467B9"/>
    <w:rsid w:val="00D500D1"/>
    <w:rsid w:val="00D500DA"/>
    <w:rsid w:val="00D53ADF"/>
    <w:rsid w:val="00D541B7"/>
    <w:rsid w:val="00D542B1"/>
    <w:rsid w:val="00D54C3F"/>
    <w:rsid w:val="00D5533B"/>
    <w:rsid w:val="00D56990"/>
    <w:rsid w:val="00D628B3"/>
    <w:rsid w:val="00D6497D"/>
    <w:rsid w:val="00D66554"/>
    <w:rsid w:val="00D67686"/>
    <w:rsid w:val="00D70E73"/>
    <w:rsid w:val="00D73181"/>
    <w:rsid w:val="00D772AF"/>
    <w:rsid w:val="00D77482"/>
    <w:rsid w:val="00D775AE"/>
    <w:rsid w:val="00D77BBB"/>
    <w:rsid w:val="00D80227"/>
    <w:rsid w:val="00D819E3"/>
    <w:rsid w:val="00D85968"/>
    <w:rsid w:val="00D86D6D"/>
    <w:rsid w:val="00D91F57"/>
    <w:rsid w:val="00D92704"/>
    <w:rsid w:val="00D95B46"/>
    <w:rsid w:val="00D96A9E"/>
    <w:rsid w:val="00D975C7"/>
    <w:rsid w:val="00DA015A"/>
    <w:rsid w:val="00DA1F35"/>
    <w:rsid w:val="00DA2340"/>
    <w:rsid w:val="00DA4FFC"/>
    <w:rsid w:val="00DA5616"/>
    <w:rsid w:val="00DA7D56"/>
    <w:rsid w:val="00DB1FB0"/>
    <w:rsid w:val="00DB495B"/>
    <w:rsid w:val="00DB55D7"/>
    <w:rsid w:val="00DB63DB"/>
    <w:rsid w:val="00DC0687"/>
    <w:rsid w:val="00DC54D2"/>
    <w:rsid w:val="00DD2B36"/>
    <w:rsid w:val="00DD47C8"/>
    <w:rsid w:val="00DD52CD"/>
    <w:rsid w:val="00DE0C34"/>
    <w:rsid w:val="00DE0D36"/>
    <w:rsid w:val="00DE78FF"/>
    <w:rsid w:val="00DE7987"/>
    <w:rsid w:val="00DF02D9"/>
    <w:rsid w:val="00DF1509"/>
    <w:rsid w:val="00DF168B"/>
    <w:rsid w:val="00DF24F0"/>
    <w:rsid w:val="00DF3A30"/>
    <w:rsid w:val="00DF439B"/>
    <w:rsid w:val="00DF5BEB"/>
    <w:rsid w:val="00DF5CE2"/>
    <w:rsid w:val="00E010BF"/>
    <w:rsid w:val="00E014C8"/>
    <w:rsid w:val="00E01B6C"/>
    <w:rsid w:val="00E036E4"/>
    <w:rsid w:val="00E05929"/>
    <w:rsid w:val="00E11049"/>
    <w:rsid w:val="00E1148D"/>
    <w:rsid w:val="00E1158F"/>
    <w:rsid w:val="00E11AAE"/>
    <w:rsid w:val="00E213FC"/>
    <w:rsid w:val="00E23D7D"/>
    <w:rsid w:val="00E24304"/>
    <w:rsid w:val="00E25A98"/>
    <w:rsid w:val="00E265B9"/>
    <w:rsid w:val="00E26800"/>
    <w:rsid w:val="00E27C96"/>
    <w:rsid w:val="00E3439B"/>
    <w:rsid w:val="00E35FF5"/>
    <w:rsid w:val="00E36AC7"/>
    <w:rsid w:val="00E467F7"/>
    <w:rsid w:val="00E46CC7"/>
    <w:rsid w:val="00E500B9"/>
    <w:rsid w:val="00E51D68"/>
    <w:rsid w:val="00E5257F"/>
    <w:rsid w:val="00E55839"/>
    <w:rsid w:val="00E56649"/>
    <w:rsid w:val="00E629B9"/>
    <w:rsid w:val="00E64916"/>
    <w:rsid w:val="00E6585F"/>
    <w:rsid w:val="00E75A19"/>
    <w:rsid w:val="00E801A6"/>
    <w:rsid w:val="00E81338"/>
    <w:rsid w:val="00E813B5"/>
    <w:rsid w:val="00E8431B"/>
    <w:rsid w:val="00E843DC"/>
    <w:rsid w:val="00E84597"/>
    <w:rsid w:val="00E908B8"/>
    <w:rsid w:val="00E92A3B"/>
    <w:rsid w:val="00E93232"/>
    <w:rsid w:val="00E93470"/>
    <w:rsid w:val="00E95790"/>
    <w:rsid w:val="00EA05CF"/>
    <w:rsid w:val="00EA6F77"/>
    <w:rsid w:val="00EA77FE"/>
    <w:rsid w:val="00EB0AD1"/>
    <w:rsid w:val="00EB1DC2"/>
    <w:rsid w:val="00EB3711"/>
    <w:rsid w:val="00EC0BEA"/>
    <w:rsid w:val="00EC57CF"/>
    <w:rsid w:val="00EC72E5"/>
    <w:rsid w:val="00ED1344"/>
    <w:rsid w:val="00ED40D7"/>
    <w:rsid w:val="00ED51B8"/>
    <w:rsid w:val="00ED763F"/>
    <w:rsid w:val="00ED7739"/>
    <w:rsid w:val="00EE00B1"/>
    <w:rsid w:val="00EE1927"/>
    <w:rsid w:val="00EE3D71"/>
    <w:rsid w:val="00EE6618"/>
    <w:rsid w:val="00EF05D1"/>
    <w:rsid w:val="00EF0B0C"/>
    <w:rsid w:val="00EF4EBF"/>
    <w:rsid w:val="00EF55B6"/>
    <w:rsid w:val="00EF5FAA"/>
    <w:rsid w:val="00EF627B"/>
    <w:rsid w:val="00EF667C"/>
    <w:rsid w:val="00F01B0B"/>
    <w:rsid w:val="00F01DF3"/>
    <w:rsid w:val="00F02133"/>
    <w:rsid w:val="00F02269"/>
    <w:rsid w:val="00F03C5E"/>
    <w:rsid w:val="00F0484D"/>
    <w:rsid w:val="00F06346"/>
    <w:rsid w:val="00F076B8"/>
    <w:rsid w:val="00F1442F"/>
    <w:rsid w:val="00F14B6B"/>
    <w:rsid w:val="00F24FC3"/>
    <w:rsid w:val="00F27071"/>
    <w:rsid w:val="00F336EE"/>
    <w:rsid w:val="00F33F0B"/>
    <w:rsid w:val="00F344A3"/>
    <w:rsid w:val="00F352A4"/>
    <w:rsid w:val="00F36842"/>
    <w:rsid w:val="00F45442"/>
    <w:rsid w:val="00F460CD"/>
    <w:rsid w:val="00F47991"/>
    <w:rsid w:val="00F50D7F"/>
    <w:rsid w:val="00F519F2"/>
    <w:rsid w:val="00F54DD9"/>
    <w:rsid w:val="00F67096"/>
    <w:rsid w:val="00F679E5"/>
    <w:rsid w:val="00F70943"/>
    <w:rsid w:val="00F70C65"/>
    <w:rsid w:val="00F714F4"/>
    <w:rsid w:val="00F7582E"/>
    <w:rsid w:val="00F801D0"/>
    <w:rsid w:val="00F826DE"/>
    <w:rsid w:val="00F846DA"/>
    <w:rsid w:val="00F87B88"/>
    <w:rsid w:val="00F90544"/>
    <w:rsid w:val="00F91C2F"/>
    <w:rsid w:val="00F963E7"/>
    <w:rsid w:val="00F97CF9"/>
    <w:rsid w:val="00FA137A"/>
    <w:rsid w:val="00FA313C"/>
    <w:rsid w:val="00FA6994"/>
    <w:rsid w:val="00FA7A73"/>
    <w:rsid w:val="00FB17FB"/>
    <w:rsid w:val="00FB1D85"/>
    <w:rsid w:val="00FB3274"/>
    <w:rsid w:val="00FB5AD9"/>
    <w:rsid w:val="00FB71B3"/>
    <w:rsid w:val="00FB7555"/>
    <w:rsid w:val="00FC210B"/>
    <w:rsid w:val="00FC3CDC"/>
    <w:rsid w:val="00FC4278"/>
    <w:rsid w:val="00FC4D9A"/>
    <w:rsid w:val="00FC6AAF"/>
    <w:rsid w:val="00FD1F71"/>
    <w:rsid w:val="00FD327B"/>
    <w:rsid w:val="00FD3581"/>
    <w:rsid w:val="00FD483E"/>
    <w:rsid w:val="00FD4FC8"/>
    <w:rsid w:val="00FD7383"/>
    <w:rsid w:val="00FE2AA8"/>
    <w:rsid w:val="00FE2C3E"/>
    <w:rsid w:val="00FE66BF"/>
    <w:rsid w:val="00FF5E6A"/>
    <w:rsid w:val="00FF7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210B"/>
    <w:rPr>
      <w:sz w:val="24"/>
    </w:rPr>
  </w:style>
  <w:style w:type="paragraph" w:styleId="10">
    <w:name w:val="heading 1"/>
    <w:basedOn w:val="a"/>
    <w:next w:val="a"/>
    <w:qFormat/>
    <w:rsid w:val="00FC210B"/>
    <w:pPr>
      <w:keepNext/>
      <w:keepLines/>
      <w:spacing w:after="360"/>
      <w:jc w:val="center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0"/>
    <w:qFormat/>
    <w:rsid w:val="00FC210B"/>
    <w:pPr>
      <w:keepNext/>
      <w:keepLines/>
      <w:numPr>
        <w:ilvl w:val="1"/>
        <w:numId w:val="3"/>
      </w:numPr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4"/>
    <w:qFormat/>
    <w:rsid w:val="00FC210B"/>
    <w:pPr>
      <w:keepNext/>
      <w:keepLines/>
      <w:numPr>
        <w:ilvl w:val="2"/>
        <w:numId w:val="3"/>
      </w:numPr>
      <w:spacing w:before="360"/>
      <w:outlineLvl w:val="2"/>
    </w:pPr>
    <w:rPr>
      <w:b/>
      <w:sz w:val="28"/>
    </w:rPr>
  </w:style>
  <w:style w:type="paragraph" w:styleId="4">
    <w:name w:val="heading 4"/>
    <w:basedOn w:val="a"/>
    <w:next w:val="a0"/>
    <w:link w:val="41"/>
    <w:qFormat/>
    <w:rsid w:val="00FC210B"/>
    <w:pPr>
      <w:keepNext/>
      <w:keepLines/>
      <w:numPr>
        <w:ilvl w:val="3"/>
        <w:numId w:val="3"/>
      </w:numPr>
      <w:spacing w:before="240"/>
      <w:outlineLvl w:val="3"/>
    </w:pPr>
    <w:rPr>
      <w:b/>
    </w:rPr>
  </w:style>
  <w:style w:type="paragraph" w:styleId="5">
    <w:name w:val="heading 5"/>
    <w:basedOn w:val="a"/>
    <w:next w:val="a"/>
    <w:qFormat/>
    <w:rsid w:val="00FC210B"/>
    <w:pPr>
      <w:keepNext/>
      <w:numPr>
        <w:ilvl w:val="4"/>
        <w:numId w:val="3"/>
      </w:numPr>
      <w:spacing w:before="240" w:after="60"/>
      <w:ind w:right="284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FC210B"/>
    <w:pPr>
      <w:keepNext/>
      <w:spacing w:before="240" w:after="60"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FC210B"/>
    <w:pPr>
      <w:keepNext/>
      <w:numPr>
        <w:ilvl w:val="6"/>
        <w:numId w:val="1"/>
      </w:numPr>
      <w:spacing w:before="240" w:after="60"/>
      <w:jc w:val="center"/>
      <w:outlineLvl w:val="6"/>
    </w:pPr>
    <w:rPr>
      <w:rFonts w:ascii="Arial" w:hAnsi="Arial"/>
      <w:lang/>
    </w:rPr>
  </w:style>
  <w:style w:type="paragraph" w:styleId="8">
    <w:name w:val="heading 8"/>
    <w:basedOn w:val="a"/>
    <w:next w:val="a"/>
    <w:qFormat/>
    <w:rsid w:val="00FC210B"/>
    <w:pPr>
      <w:spacing w:after="240" w:line="240" w:lineRule="exact"/>
      <w:ind w:left="4536"/>
      <w:outlineLvl w:val="7"/>
    </w:pPr>
  </w:style>
  <w:style w:type="paragraph" w:styleId="9">
    <w:name w:val="heading 9"/>
    <w:basedOn w:val="a"/>
    <w:next w:val="5"/>
    <w:qFormat/>
    <w:rsid w:val="00FC210B"/>
    <w:pPr>
      <w:keepNext/>
      <w:keepLines/>
      <w:numPr>
        <w:ilvl w:val="8"/>
        <w:numId w:val="1"/>
      </w:numPr>
      <w:spacing w:after="120" w:line="240" w:lineRule="exact"/>
      <w:jc w:val="right"/>
      <w:outlineLvl w:val="8"/>
    </w:pPr>
  </w:style>
  <w:style w:type="character" w:default="1" w:styleId="a1">
    <w:name w:val="Default Paragraph Font"/>
    <w:semiHidden/>
    <w:rsid w:val="00FC210B"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rsid w:val="00FC210B"/>
  </w:style>
  <w:style w:type="paragraph" w:styleId="a0">
    <w:name w:val="Body Text"/>
    <w:basedOn w:val="a"/>
    <w:link w:val="a4"/>
    <w:rsid w:val="00FC210B"/>
    <w:pPr>
      <w:spacing w:before="120"/>
      <w:ind w:firstLine="567"/>
      <w:jc w:val="both"/>
    </w:pPr>
    <w:rPr>
      <w:lang/>
    </w:rPr>
  </w:style>
  <w:style w:type="paragraph" w:styleId="a5">
    <w:name w:val="header"/>
    <w:basedOn w:val="a"/>
    <w:link w:val="a6"/>
    <w:rsid w:val="00FC210B"/>
    <w:pPr>
      <w:tabs>
        <w:tab w:val="center" w:pos="4536"/>
        <w:tab w:val="right" w:pos="9072"/>
      </w:tabs>
    </w:pPr>
    <w:rPr>
      <w:lang/>
    </w:rPr>
  </w:style>
  <w:style w:type="paragraph" w:styleId="a7">
    <w:name w:val="footer"/>
    <w:basedOn w:val="a"/>
    <w:rsid w:val="00FC210B"/>
    <w:pPr>
      <w:tabs>
        <w:tab w:val="center" w:pos="4536"/>
        <w:tab w:val="right" w:pos="9072"/>
      </w:tabs>
      <w:jc w:val="right"/>
    </w:pPr>
    <w:rPr>
      <w:sz w:val="16"/>
    </w:rPr>
  </w:style>
  <w:style w:type="paragraph" w:styleId="a8">
    <w:name w:val="Body Text Indent"/>
    <w:basedOn w:val="a"/>
    <w:rsid w:val="00FC210B"/>
    <w:pPr>
      <w:spacing w:before="60"/>
      <w:ind w:left="284" w:firstLine="284"/>
      <w:jc w:val="both"/>
    </w:pPr>
  </w:style>
  <w:style w:type="paragraph" w:styleId="a9">
    <w:name w:val="Signature"/>
    <w:basedOn w:val="a"/>
    <w:next w:val="a"/>
    <w:rsid w:val="00FC210B"/>
    <w:pPr>
      <w:tabs>
        <w:tab w:val="left" w:pos="6237"/>
      </w:tabs>
      <w:spacing w:before="600"/>
      <w:ind w:left="1276"/>
    </w:pPr>
  </w:style>
  <w:style w:type="paragraph" w:customStyle="1" w:styleId="1">
    <w:name w:val="Стиль1"/>
    <w:basedOn w:val="a"/>
    <w:rsid w:val="00FC210B"/>
    <w:pPr>
      <w:numPr>
        <w:ilvl w:val="5"/>
        <w:numId w:val="3"/>
      </w:numPr>
      <w:autoSpaceDE w:val="0"/>
      <w:autoSpaceDN w:val="0"/>
      <w:adjustRightInd w:val="0"/>
      <w:spacing w:before="120"/>
      <w:jc w:val="both"/>
      <w:outlineLvl w:val="5"/>
    </w:pPr>
    <w:rPr>
      <w:rFonts w:cs="Arial"/>
      <w:szCs w:val="18"/>
    </w:rPr>
  </w:style>
  <w:style w:type="paragraph" w:customStyle="1" w:styleId="20">
    <w:name w:val="Стиль2"/>
    <w:basedOn w:val="1"/>
    <w:rsid w:val="00FC210B"/>
    <w:pPr>
      <w:numPr>
        <w:ilvl w:val="6"/>
      </w:numPr>
      <w:spacing w:before="60"/>
      <w:outlineLvl w:val="6"/>
    </w:pPr>
  </w:style>
  <w:style w:type="paragraph" w:styleId="aa">
    <w:name w:val="table of figures"/>
    <w:basedOn w:val="a"/>
    <w:next w:val="a"/>
    <w:semiHidden/>
    <w:rsid w:val="00FC210B"/>
    <w:pPr>
      <w:ind w:left="480" w:hanging="480"/>
    </w:pPr>
  </w:style>
  <w:style w:type="paragraph" w:customStyle="1" w:styleId="30">
    <w:name w:val="Стиль3"/>
    <w:basedOn w:val="a"/>
    <w:rsid w:val="00FC210B"/>
    <w:pPr>
      <w:numPr>
        <w:numId w:val="2"/>
      </w:numPr>
      <w:jc w:val="both"/>
    </w:pPr>
  </w:style>
  <w:style w:type="paragraph" w:customStyle="1" w:styleId="40">
    <w:name w:val="Стиль4"/>
    <w:basedOn w:val="a"/>
    <w:rsid w:val="00FC210B"/>
    <w:pPr>
      <w:numPr>
        <w:ilvl w:val="7"/>
        <w:numId w:val="3"/>
      </w:numPr>
      <w:jc w:val="both"/>
    </w:pPr>
  </w:style>
  <w:style w:type="character" w:styleId="ab">
    <w:name w:val="page number"/>
    <w:rsid w:val="00FC210B"/>
    <w:rPr>
      <w:sz w:val="24"/>
      <w:szCs w:val="24"/>
    </w:rPr>
  </w:style>
  <w:style w:type="paragraph" w:customStyle="1" w:styleId="11">
    <w:name w:val="Стиль11"/>
    <w:basedOn w:val="a"/>
    <w:rsid w:val="00FC210B"/>
    <w:pPr>
      <w:numPr>
        <w:numId w:val="4"/>
      </w:numPr>
      <w:spacing w:before="120"/>
      <w:jc w:val="both"/>
      <w:outlineLvl w:val="0"/>
    </w:pPr>
  </w:style>
  <w:style w:type="paragraph" w:customStyle="1" w:styleId="61">
    <w:name w:val="Заголовок 6_1"/>
    <w:basedOn w:val="a"/>
    <w:rsid w:val="00FC210B"/>
    <w:pPr>
      <w:keepNext/>
      <w:spacing w:before="240"/>
      <w:ind w:left="1134" w:hanging="567"/>
    </w:pPr>
    <w:rPr>
      <w:b/>
      <w:szCs w:val="24"/>
    </w:rPr>
  </w:style>
  <w:style w:type="character" w:customStyle="1" w:styleId="70">
    <w:name w:val="Заголовок 7 Знак"/>
    <w:link w:val="7"/>
    <w:rsid w:val="00FC210B"/>
    <w:rPr>
      <w:rFonts w:ascii="Arial" w:hAnsi="Arial"/>
      <w:sz w:val="24"/>
    </w:rPr>
  </w:style>
  <w:style w:type="character" w:customStyle="1" w:styleId="a4">
    <w:name w:val="Основной текст Знак"/>
    <w:link w:val="a0"/>
    <w:rsid w:val="00B97D18"/>
    <w:rPr>
      <w:sz w:val="24"/>
    </w:rPr>
  </w:style>
  <w:style w:type="paragraph" w:customStyle="1" w:styleId="ConsPlusNonformat">
    <w:name w:val="ConsPlusNonformat"/>
    <w:uiPriority w:val="99"/>
    <w:rsid w:val="00B97D1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B97D1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41">
    <w:name w:val="Заголовок 4 Знак"/>
    <w:link w:val="4"/>
    <w:rsid w:val="00B97D18"/>
    <w:rPr>
      <w:b/>
      <w:sz w:val="24"/>
      <w:lang w:val="ru-RU" w:eastAsia="ru-RU" w:bidi="ar-SA"/>
    </w:rPr>
  </w:style>
  <w:style w:type="character" w:customStyle="1" w:styleId="a6">
    <w:name w:val="Верхний колонтитул Знак"/>
    <w:link w:val="a5"/>
    <w:rsid w:val="00F02269"/>
    <w:rPr>
      <w:sz w:val="24"/>
    </w:rPr>
  </w:style>
  <w:style w:type="table" w:styleId="ac">
    <w:name w:val="Table Grid"/>
    <w:basedOn w:val="a2"/>
    <w:rsid w:val="00CE5C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7020E0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CD0078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876923"/>
    <w:pPr>
      <w:autoSpaceDE w:val="0"/>
      <w:autoSpaceDN w:val="0"/>
      <w:adjustRightInd w:val="0"/>
    </w:pPr>
    <w:rPr>
      <w:rFonts w:ascii="Arial" w:hAnsi="Arial" w:cs="Arial"/>
      <w:b/>
      <w:bCs/>
      <w:sz w:val="28"/>
      <w:szCs w:val="28"/>
    </w:rPr>
  </w:style>
  <w:style w:type="paragraph" w:customStyle="1" w:styleId="CharChar">
    <w:name w:val=" Char Char Знак Знак Знак"/>
    <w:basedOn w:val="a"/>
    <w:rsid w:val="00B802A6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lang w:val="en-US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Template_ZS\_&#1047;&#1072;&#1082;&#1086;&#108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_Закон</Template>
  <TotalTime>0</TotalTime>
  <Pages>1</Pages>
  <Words>311</Words>
  <Characters>1773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SOBRANIE</Company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Брагина Ирина Ивановна</dc:creator>
  <dc:description>Принят_x000d_
Подписан</dc:description>
  <cp:lastModifiedBy>Гришкин Андрей Николаевич</cp:lastModifiedBy>
  <cp:revision>2</cp:revision>
  <cp:lastPrinted>2018-07-20T08:58:00Z</cp:lastPrinted>
  <dcterms:created xsi:type="dcterms:W3CDTF">2018-07-31T07:13:00Z</dcterms:created>
  <dcterms:modified xsi:type="dcterms:W3CDTF">2018-07-31T07:13:00Z</dcterms:modified>
</cp:coreProperties>
</file>